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835E" w14:textId="177D45E3" w:rsidR="00B4618F" w:rsidRPr="00B4618F" w:rsidRDefault="00B4618F" w:rsidP="00B4618F">
      <w:pPr>
        <w:tabs>
          <w:tab w:val="left" w:pos="3952"/>
        </w:tabs>
        <w:rPr>
          <w:rFonts w:ascii="Open Sans" w:hAnsi="Open Sans" w:cs="Open Sans"/>
          <w:szCs w:val="22"/>
        </w:rPr>
      </w:pPr>
      <w:bookmarkStart w:id="0" w:name="_Hlk151998909"/>
      <w:r w:rsidRPr="00B4618F">
        <w:rPr>
          <w:rFonts w:ascii="Open Sans" w:hAnsi="Open Sans" w:cs="Open Sans"/>
          <w:b/>
          <w:bCs/>
          <w:szCs w:val="22"/>
        </w:rPr>
        <w:t xml:space="preserve">SITECH Deutschland GmbH übernimmt </w:t>
      </w:r>
      <w:proofErr w:type="spellStart"/>
      <w:r w:rsidRPr="00B4618F">
        <w:rPr>
          <w:rFonts w:ascii="Open Sans" w:hAnsi="Open Sans" w:cs="Open Sans"/>
          <w:b/>
          <w:bCs/>
          <w:szCs w:val="22"/>
        </w:rPr>
        <w:t>zamics</w:t>
      </w:r>
      <w:proofErr w:type="spellEnd"/>
      <w:r w:rsidRPr="00B4618F">
        <w:rPr>
          <w:rFonts w:ascii="Open Sans" w:hAnsi="Open Sans" w:cs="Open Sans"/>
          <w:b/>
          <w:bCs/>
          <w:szCs w:val="22"/>
        </w:rPr>
        <w:t xml:space="preserve"> und stärkt ihr Portfolio für die digitale Baustelle</w:t>
      </w:r>
    </w:p>
    <w:p w14:paraId="43597187" w14:textId="77777777" w:rsidR="00B4618F" w:rsidRDefault="00B4618F" w:rsidP="00B4618F">
      <w:pPr>
        <w:spacing w:after="160" w:line="278" w:lineRule="auto"/>
        <w:rPr>
          <w:rFonts w:ascii="Open Sans" w:hAnsi="Open Sans" w:cs="Open Sans"/>
          <w:b/>
          <w:bCs/>
          <w:szCs w:val="22"/>
        </w:rPr>
      </w:pPr>
    </w:p>
    <w:p w14:paraId="1AE8698B" w14:textId="439BA99E" w:rsidR="00B4618F" w:rsidRPr="00B4618F" w:rsidRDefault="00B4618F" w:rsidP="00B4618F">
      <w:pPr>
        <w:spacing w:after="160" w:line="278" w:lineRule="auto"/>
        <w:rPr>
          <w:rFonts w:ascii="Open Sans" w:hAnsi="Open Sans" w:cs="Open Sans"/>
          <w:szCs w:val="22"/>
        </w:rPr>
      </w:pPr>
      <w:r w:rsidRPr="00B4618F">
        <w:rPr>
          <w:rFonts w:ascii="Open Sans" w:hAnsi="Open Sans" w:cs="Open Sans"/>
          <w:b/>
          <w:bCs/>
          <w:szCs w:val="22"/>
        </w:rPr>
        <w:t>Oberhausen, 1. Juli 2026</w:t>
      </w:r>
      <w:r w:rsidRPr="00B4618F">
        <w:rPr>
          <w:rFonts w:ascii="Open Sans" w:hAnsi="Open Sans" w:cs="Open Sans"/>
          <w:szCs w:val="22"/>
        </w:rPr>
        <w:t xml:space="preserve"> – Die SITECH Deutschland GmbH hat den Geschäftsbereich </w:t>
      </w:r>
      <w:proofErr w:type="spellStart"/>
      <w:r w:rsidRPr="00B4618F">
        <w:rPr>
          <w:rFonts w:ascii="Open Sans" w:hAnsi="Open Sans" w:cs="Open Sans"/>
          <w:b/>
          <w:bCs/>
          <w:szCs w:val="22"/>
        </w:rPr>
        <w:t>zamics</w:t>
      </w:r>
      <w:proofErr w:type="spellEnd"/>
      <w:r w:rsidRPr="00B4618F">
        <w:rPr>
          <w:rFonts w:ascii="Open Sans" w:hAnsi="Open Sans" w:cs="Open Sans"/>
          <w:szCs w:val="22"/>
        </w:rPr>
        <w:t xml:space="preserve"> der Zeppelin Lab GmbH im Rahmen eines Asset Deals übernommen. Mit der Übernahme erweitert SITECH ihr Lösungsportfolio um eine etablierte Software-</w:t>
      </w:r>
      <w:proofErr w:type="spellStart"/>
      <w:r w:rsidRPr="00B4618F">
        <w:rPr>
          <w:rFonts w:ascii="Open Sans" w:hAnsi="Open Sans" w:cs="Open Sans"/>
          <w:szCs w:val="22"/>
        </w:rPr>
        <w:t>as</w:t>
      </w:r>
      <w:proofErr w:type="spellEnd"/>
      <w:r w:rsidRPr="00B4618F">
        <w:rPr>
          <w:rFonts w:ascii="Open Sans" w:hAnsi="Open Sans" w:cs="Open Sans"/>
          <w:szCs w:val="22"/>
        </w:rPr>
        <w:t>-a-Service-Lösung (SaaS) für das digitale Geräte-, Arbeitsmittel- und Prüfmanagement und baut ihre Position als Digitalisierungspartner der Bauindustrie weiter aus</w:t>
      </w:r>
      <w:r>
        <w:rPr>
          <w:rFonts w:ascii="Open Sans" w:hAnsi="Open Sans" w:cs="Open Sans"/>
          <w:szCs w:val="22"/>
        </w:rPr>
        <w:t>.</w:t>
      </w:r>
    </w:p>
    <w:p w14:paraId="6125BC68" w14:textId="728A8D41" w:rsidR="00B4618F" w:rsidRPr="00B4618F" w:rsidRDefault="00C714FB" w:rsidP="00B4618F">
      <w:pPr>
        <w:spacing w:after="160" w:line="278" w:lineRule="auto"/>
        <w:rPr>
          <w:rFonts w:ascii="Open Sans" w:hAnsi="Open Sans" w:cs="Open Sans"/>
          <w:szCs w:val="22"/>
        </w:rPr>
      </w:pPr>
      <w:proofErr w:type="spellStart"/>
      <w:r>
        <w:rPr>
          <w:rFonts w:ascii="Open Sans" w:hAnsi="Open Sans" w:cs="Open Sans"/>
          <w:szCs w:val="22"/>
        </w:rPr>
        <w:t>Z</w:t>
      </w:r>
      <w:r w:rsidR="00B4618F" w:rsidRPr="00B4618F">
        <w:rPr>
          <w:rFonts w:ascii="Open Sans" w:hAnsi="Open Sans" w:cs="Open Sans"/>
          <w:szCs w:val="22"/>
        </w:rPr>
        <w:t>amics</w:t>
      </w:r>
      <w:proofErr w:type="spellEnd"/>
      <w:r w:rsidR="00B4618F" w:rsidRPr="00B4618F">
        <w:rPr>
          <w:rFonts w:ascii="Open Sans" w:hAnsi="Open Sans" w:cs="Open Sans"/>
          <w:szCs w:val="22"/>
        </w:rPr>
        <w:t xml:space="preserve"> unterstützt Unternehmen bei der digitalen Verwaltung von Arbeitsmitteln, der Organisation von Prüfprozessen sowie der Disposition von Geräten und Betriebsmitteln. Die Lösung wurde innerhalb der Zeppelin Lab GmbH entwickelt und in den vergangenen Jahren erfolgreich am Markt etabliert. Aktuell befindet sich das Produkt in einer starken Wachstumsphase und verfügt über eine hohe Akzeptanz bei seinen Anwendern.</w:t>
      </w:r>
    </w:p>
    <w:p w14:paraId="7FB9DA7D" w14:textId="1D373CBC" w:rsidR="00B4618F" w:rsidRPr="00B4618F" w:rsidRDefault="00B4618F" w:rsidP="00B4618F">
      <w:pPr>
        <w:spacing w:after="160" w:line="278" w:lineRule="auto"/>
        <w:rPr>
          <w:rFonts w:ascii="Open Sans" w:hAnsi="Open Sans" w:cs="Open Sans"/>
          <w:szCs w:val="22"/>
        </w:rPr>
      </w:pPr>
      <w:r w:rsidRPr="00B4618F">
        <w:rPr>
          <w:rFonts w:ascii="Open Sans" w:hAnsi="Open Sans" w:cs="Open Sans"/>
          <w:szCs w:val="22"/>
        </w:rPr>
        <w:t xml:space="preserve">Mit der Integration in die SITECH Deutschland GmbH werden die Wachstums- und Entwicklungsmöglichkeiten von </w:t>
      </w:r>
      <w:proofErr w:type="spellStart"/>
      <w:r w:rsidRPr="00B4618F">
        <w:rPr>
          <w:rFonts w:ascii="Open Sans" w:hAnsi="Open Sans" w:cs="Open Sans"/>
          <w:szCs w:val="22"/>
        </w:rPr>
        <w:t>zamics</w:t>
      </w:r>
      <w:proofErr w:type="spellEnd"/>
      <w:r w:rsidRPr="00B4618F">
        <w:rPr>
          <w:rFonts w:ascii="Open Sans" w:hAnsi="Open Sans" w:cs="Open Sans"/>
          <w:szCs w:val="22"/>
        </w:rPr>
        <w:t xml:space="preserve"> gezielt ausgebaut. Dank eines flächendeckenden Vertriebs- und Servicenetzes sowie der starken Marktpräsenz im Umfeld der digitalen Baustelle schafft SITECH ideale Voraussetzungen für die weitere Skalierung der Lösung. Gleichzeitig ergänzt </w:t>
      </w:r>
      <w:proofErr w:type="spellStart"/>
      <w:r w:rsidRPr="00B4618F">
        <w:rPr>
          <w:rFonts w:ascii="Open Sans" w:hAnsi="Open Sans" w:cs="Open Sans"/>
          <w:szCs w:val="22"/>
        </w:rPr>
        <w:t>zamics</w:t>
      </w:r>
      <w:proofErr w:type="spellEnd"/>
      <w:r w:rsidRPr="00B4618F">
        <w:rPr>
          <w:rFonts w:ascii="Open Sans" w:hAnsi="Open Sans" w:cs="Open Sans"/>
          <w:szCs w:val="22"/>
        </w:rPr>
        <w:t xml:space="preserve"> das bestehende Leistungsportfolio der SITECH Deutschland GmbH strategisch um den Bereich de</w:t>
      </w:r>
      <w:r>
        <w:rPr>
          <w:rFonts w:ascii="Open Sans" w:hAnsi="Open Sans" w:cs="Open Sans"/>
          <w:szCs w:val="22"/>
        </w:rPr>
        <w:t xml:space="preserve">r digitalen Geräteverwaltung und des </w:t>
      </w:r>
      <w:r w:rsidRPr="00B4618F">
        <w:rPr>
          <w:rFonts w:ascii="Open Sans" w:hAnsi="Open Sans" w:cs="Open Sans"/>
          <w:szCs w:val="22"/>
        </w:rPr>
        <w:t xml:space="preserve">Prüfmanagements. </w:t>
      </w:r>
    </w:p>
    <w:p w14:paraId="17FFDF27" w14:textId="700AD00A" w:rsidR="00B4618F" w:rsidRPr="00B4618F" w:rsidRDefault="00B4618F" w:rsidP="00B4618F">
      <w:pPr>
        <w:spacing w:after="160" w:line="278" w:lineRule="auto"/>
        <w:rPr>
          <w:rFonts w:ascii="Open Sans" w:hAnsi="Open Sans" w:cs="Open Sans"/>
          <w:szCs w:val="22"/>
        </w:rPr>
      </w:pPr>
      <w:r w:rsidRPr="00B4618F">
        <w:rPr>
          <w:rFonts w:ascii="Open Sans" w:hAnsi="Open Sans" w:cs="Open Sans"/>
          <w:szCs w:val="22"/>
        </w:rPr>
        <w:t xml:space="preserve">Auch das gesamte </w:t>
      </w:r>
      <w:proofErr w:type="spellStart"/>
      <w:r w:rsidRPr="00B4618F">
        <w:rPr>
          <w:rFonts w:ascii="Open Sans" w:hAnsi="Open Sans" w:cs="Open Sans"/>
          <w:szCs w:val="22"/>
        </w:rPr>
        <w:t>zamics</w:t>
      </w:r>
      <w:proofErr w:type="spellEnd"/>
      <w:r w:rsidRPr="00B4618F">
        <w:rPr>
          <w:rFonts w:ascii="Open Sans" w:hAnsi="Open Sans" w:cs="Open Sans"/>
          <w:szCs w:val="22"/>
        </w:rPr>
        <w:t>-Team wird im Zuge der Transaktion in die SITECH Deutschland GmbH integriert. Damit bleiben Know-how, Kundenverständnis und die technologische Expertise vollständig erhalten. Bestehende Kundenbeziehungen, Ansprechpartner und Serviceprozesse werden unverändert fortgeführt.</w:t>
      </w:r>
    </w:p>
    <w:p w14:paraId="5645F0FC" w14:textId="0842F6AE" w:rsidR="00B4618F" w:rsidRPr="00B4618F" w:rsidRDefault="00B4618F" w:rsidP="00B4618F">
      <w:pPr>
        <w:spacing w:after="160" w:line="278" w:lineRule="auto"/>
        <w:rPr>
          <w:rFonts w:ascii="Open Sans" w:hAnsi="Open Sans" w:cs="Open Sans"/>
          <w:szCs w:val="22"/>
        </w:rPr>
      </w:pPr>
      <w:r w:rsidRPr="00B4618F">
        <w:rPr>
          <w:rFonts w:ascii="Open Sans" w:hAnsi="Open Sans" w:cs="Open Sans"/>
          <w:szCs w:val="22"/>
        </w:rPr>
        <w:t xml:space="preserve">Mit </w:t>
      </w:r>
      <w:proofErr w:type="spellStart"/>
      <w:r w:rsidRPr="00B4618F">
        <w:rPr>
          <w:rFonts w:ascii="Open Sans" w:hAnsi="Open Sans" w:cs="Open Sans"/>
          <w:szCs w:val="22"/>
        </w:rPr>
        <w:t>zamics</w:t>
      </w:r>
      <w:proofErr w:type="spellEnd"/>
      <w:r w:rsidRPr="00B4618F">
        <w:rPr>
          <w:rFonts w:ascii="Open Sans" w:hAnsi="Open Sans" w:cs="Open Sans"/>
          <w:szCs w:val="22"/>
        </w:rPr>
        <w:t xml:space="preserve"> erweitern wir unser Portfolio um eine etablierte und innovative Softwarelösung, die unsere Strategie der digitalen Baustelle ideal ergänzt. Gemeinsam mit dem erfahrenen </w:t>
      </w:r>
      <w:proofErr w:type="spellStart"/>
      <w:r w:rsidRPr="00B4618F">
        <w:rPr>
          <w:rFonts w:ascii="Open Sans" w:hAnsi="Open Sans" w:cs="Open Sans"/>
          <w:szCs w:val="22"/>
        </w:rPr>
        <w:t>zamics</w:t>
      </w:r>
      <w:proofErr w:type="spellEnd"/>
      <w:r w:rsidRPr="00B4618F">
        <w:rPr>
          <w:rFonts w:ascii="Open Sans" w:hAnsi="Open Sans" w:cs="Open Sans"/>
          <w:szCs w:val="22"/>
        </w:rPr>
        <w:t>-Team werden wir die Lösung gezielt weiterentwickeln und unseren Kunden noch mehr Mehrwert für das digitale Management von Geräten, Arbeitsmitteln und Prüfprozessen bieten.“</w:t>
      </w:r>
      <w:r>
        <w:rPr>
          <w:rFonts w:ascii="Open Sans" w:hAnsi="Open Sans" w:cs="Open Sans"/>
          <w:szCs w:val="22"/>
        </w:rPr>
        <w:t xml:space="preserve"> - </w:t>
      </w:r>
      <w:r w:rsidRPr="00B4618F">
        <w:rPr>
          <w:rFonts w:ascii="Open Sans" w:hAnsi="Open Sans" w:cs="Open Sans"/>
          <w:szCs w:val="22"/>
        </w:rPr>
        <w:t>Gerwin Geisel, Geschäftsführer SITECH Deutschland GmbH</w:t>
      </w:r>
    </w:p>
    <w:p w14:paraId="543AE450" w14:textId="156D3907" w:rsidR="00B4618F" w:rsidRPr="00B4618F" w:rsidRDefault="00B4618F" w:rsidP="00B4618F">
      <w:pPr>
        <w:spacing w:after="160" w:line="278" w:lineRule="auto"/>
        <w:rPr>
          <w:rFonts w:ascii="Open Sans" w:hAnsi="Open Sans" w:cs="Open Sans"/>
          <w:szCs w:val="22"/>
        </w:rPr>
      </w:pPr>
      <w:r w:rsidRPr="00B4618F">
        <w:rPr>
          <w:rFonts w:ascii="Open Sans" w:hAnsi="Open Sans" w:cs="Open Sans"/>
          <w:szCs w:val="22"/>
        </w:rPr>
        <w:t xml:space="preserve">Für Kunden ergeben sich durch die Übernahme keine Veränderungen im laufenden Betrieb. Die Nutzung der Software, bestehende Vertragsverhältnisse sowie die bekannten Ansprechpartner bleiben bestehen. Darüber hinaus eröffnet die Integration </w:t>
      </w:r>
      <w:r w:rsidRPr="00B4618F">
        <w:rPr>
          <w:rFonts w:ascii="Open Sans" w:hAnsi="Open Sans" w:cs="Open Sans"/>
          <w:szCs w:val="22"/>
        </w:rPr>
        <w:lastRenderedPageBreak/>
        <w:t>zusätzliche Perspektiven für die Weiterentwicklung der Produkt-Roadmap, die Erschließung neuer Marktsegmente sowie eine mögliche internationale Skalierung der Lösung.</w:t>
      </w:r>
    </w:p>
    <w:p w14:paraId="7255B90F" w14:textId="77777777" w:rsidR="00B4618F" w:rsidRPr="00B4618F" w:rsidRDefault="00B4618F" w:rsidP="00B4618F">
      <w:pPr>
        <w:spacing w:after="160" w:line="278" w:lineRule="auto"/>
        <w:rPr>
          <w:rFonts w:ascii="Open Sans" w:hAnsi="Open Sans" w:cs="Open Sans"/>
          <w:b/>
          <w:bCs/>
          <w:szCs w:val="22"/>
        </w:rPr>
      </w:pPr>
      <w:r w:rsidRPr="00B4618F">
        <w:rPr>
          <w:rFonts w:ascii="Open Sans" w:hAnsi="Open Sans" w:cs="Open Sans"/>
          <w:b/>
          <w:bCs/>
          <w:szCs w:val="22"/>
        </w:rPr>
        <w:t>Über die SITECH Deutschland GmbH</w:t>
      </w:r>
    </w:p>
    <w:p w14:paraId="652FB92A" w14:textId="42010F03" w:rsidR="00B4618F" w:rsidRPr="00B4618F" w:rsidRDefault="00B4618F" w:rsidP="00B4618F">
      <w:pPr>
        <w:spacing w:after="160" w:line="278" w:lineRule="auto"/>
        <w:rPr>
          <w:rFonts w:ascii="Open Sans" w:hAnsi="Open Sans" w:cs="Open Sans"/>
          <w:szCs w:val="22"/>
        </w:rPr>
      </w:pPr>
      <w:r w:rsidRPr="00B4618F">
        <w:rPr>
          <w:rFonts w:ascii="Open Sans" w:hAnsi="Open Sans" w:cs="Open Sans"/>
          <w:szCs w:val="22"/>
        </w:rPr>
        <w:t>Die SITECH Deutschland GmbH zählt zu den führenden Anbietern von Lösungen für Maschinensteuerung, Bauvermessung, Baustellenmanagement und digitale Prozesse in der Bauindustrie.</w:t>
      </w:r>
      <w:r>
        <w:rPr>
          <w:rFonts w:ascii="Open Sans" w:hAnsi="Open Sans" w:cs="Open Sans"/>
          <w:szCs w:val="22"/>
        </w:rPr>
        <w:t xml:space="preserve"> </w:t>
      </w:r>
    </w:p>
    <w:p w14:paraId="72DF7418" w14:textId="4040928D" w:rsidR="00B4618F" w:rsidRPr="00B4618F" w:rsidRDefault="00B4618F" w:rsidP="00B4618F">
      <w:pPr>
        <w:spacing w:after="160" w:line="278" w:lineRule="auto"/>
        <w:rPr>
          <w:rFonts w:ascii="Open Sans" w:hAnsi="Open Sans" w:cs="Open Sans"/>
          <w:szCs w:val="22"/>
        </w:rPr>
      </w:pPr>
      <w:r>
        <w:rPr>
          <w:rFonts w:ascii="Open Sans" w:hAnsi="Open Sans" w:cs="Open Sans"/>
          <w:szCs w:val="22"/>
        </w:rPr>
        <w:t xml:space="preserve">SITECH </w:t>
      </w:r>
      <w:r w:rsidRPr="00B4618F">
        <w:rPr>
          <w:rFonts w:ascii="Open Sans" w:hAnsi="Open Sans" w:cs="Open Sans"/>
          <w:szCs w:val="22"/>
        </w:rPr>
        <w:t>betreu</w:t>
      </w:r>
      <w:r>
        <w:rPr>
          <w:rFonts w:ascii="Open Sans" w:hAnsi="Open Sans" w:cs="Open Sans"/>
          <w:szCs w:val="22"/>
        </w:rPr>
        <w:t>t</w:t>
      </w:r>
      <w:r w:rsidRPr="00B4618F">
        <w:rPr>
          <w:rFonts w:ascii="Open Sans" w:hAnsi="Open Sans" w:cs="Open Sans"/>
          <w:szCs w:val="22"/>
        </w:rPr>
        <w:t xml:space="preserve"> </w:t>
      </w:r>
      <w:r>
        <w:rPr>
          <w:rFonts w:ascii="Open Sans" w:hAnsi="Open Sans" w:cs="Open Sans"/>
          <w:szCs w:val="22"/>
        </w:rPr>
        <w:t>in D</w:t>
      </w:r>
      <w:r w:rsidRPr="00B4618F">
        <w:rPr>
          <w:rFonts w:ascii="Open Sans" w:hAnsi="Open Sans" w:cs="Open Sans"/>
          <w:szCs w:val="22"/>
        </w:rPr>
        <w:t xml:space="preserve">eutschland mehr als </w:t>
      </w:r>
      <w:r>
        <w:rPr>
          <w:rFonts w:ascii="Open Sans" w:hAnsi="Open Sans" w:cs="Open Sans"/>
          <w:szCs w:val="22"/>
        </w:rPr>
        <w:t>10</w:t>
      </w:r>
      <w:r w:rsidRPr="00B4618F">
        <w:rPr>
          <w:rFonts w:ascii="Open Sans" w:hAnsi="Open Sans" w:cs="Open Sans"/>
          <w:szCs w:val="22"/>
        </w:rPr>
        <w:t>.000 Maschinensteuerungs- und Bauvermessungssysteme und bieten neben herausragenden Produkten die besten Dienstleistungen an, die unseren Partnern den entscheidenden Vorsprung liefern.</w:t>
      </w:r>
    </w:p>
    <w:p w14:paraId="4236B148" w14:textId="77777777" w:rsidR="0056028A" w:rsidRPr="0056028A" w:rsidRDefault="0056028A" w:rsidP="00B4618F">
      <w:pPr>
        <w:spacing w:after="160" w:line="278" w:lineRule="auto"/>
        <w:rPr>
          <w:rFonts w:ascii="Open Sans" w:hAnsi="Open Sans" w:cs="Open Sans"/>
          <w:b/>
          <w:bCs/>
          <w:szCs w:val="22"/>
        </w:rPr>
      </w:pPr>
      <w:r w:rsidRPr="0056028A">
        <w:rPr>
          <w:rFonts w:ascii="Open Sans" w:hAnsi="Open Sans" w:cs="Open Sans"/>
          <w:b/>
          <w:bCs/>
          <w:szCs w:val="22"/>
        </w:rPr>
        <w:t xml:space="preserve">Für die Redaktionen </w:t>
      </w:r>
    </w:p>
    <w:p w14:paraId="5DA97925" w14:textId="6A6BBCCB" w:rsidR="00B4618F" w:rsidRPr="00B4618F" w:rsidRDefault="0056028A" w:rsidP="00B4618F">
      <w:pPr>
        <w:spacing w:after="160" w:line="278" w:lineRule="auto"/>
        <w:rPr>
          <w:rFonts w:ascii="Open Sans" w:hAnsi="Open Sans" w:cs="Open Sans"/>
          <w:szCs w:val="22"/>
        </w:rPr>
      </w:pPr>
      <w:r w:rsidRPr="0056028A">
        <w:rPr>
          <w:rFonts w:ascii="Open Sans" w:hAnsi="Open Sans" w:cs="Open Sans"/>
          <w:szCs w:val="22"/>
        </w:rPr>
        <w:t>Zur Veröffentlichung, honorarfrei. Belegexemplar oder Hinweis erbeten.</w:t>
      </w:r>
    </w:p>
    <w:p w14:paraId="38A953A2" w14:textId="77777777" w:rsidR="00B4618F" w:rsidRDefault="00B4618F" w:rsidP="00B4618F">
      <w:pPr>
        <w:spacing w:after="160" w:line="278" w:lineRule="auto"/>
        <w:rPr>
          <w:rFonts w:ascii="Open Sans" w:hAnsi="Open Sans" w:cs="Open Sans"/>
          <w:szCs w:val="22"/>
        </w:rPr>
      </w:pPr>
      <w:r w:rsidRPr="00B4618F">
        <w:rPr>
          <w:rFonts w:ascii="Open Sans" w:hAnsi="Open Sans" w:cs="Open Sans"/>
          <w:b/>
          <w:bCs/>
          <w:szCs w:val="22"/>
        </w:rPr>
        <w:t>Pressekontakt</w:t>
      </w:r>
      <w:r w:rsidRPr="00B4618F">
        <w:rPr>
          <w:rFonts w:ascii="Open Sans" w:hAnsi="Open Sans" w:cs="Open Sans"/>
          <w:szCs w:val="22"/>
        </w:rPr>
        <w:br/>
        <w:t>SITECH Deutschland GmbH</w:t>
      </w:r>
      <w:r w:rsidRPr="00B4618F">
        <w:rPr>
          <w:rFonts w:ascii="Open Sans" w:hAnsi="Open Sans" w:cs="Open Sans"/>
          <w:szCs w:val="22"/>
        </w:rPr>
        <w:br/>
      </w:r>
      <w:r>
        <w:rPr>
          <w:rFonts w:ascii="Open Sans" w:hAnsi="Open Sans" w:cs="Open Sans"/>
          <w:szCs w:val="22"/>
        </w:rPr>
        <w:t>Frau Sonja Kappler</w:t>
      </w:r>
    </w:p>
    <w:p w14:paraId="2380EA99" w14:textId="3CD07130" w:rsidR="00B4618F" w:rsidRDefault="00B4618F" w:rsidP="00B4618F">
      <w:pPr>
        <w:spacing w:after="160" w:line="278" w:lineRule="auto"/>
        <w:rPr>
          <w:rFonts w:ascii="Open Sans" w:hAnsi="Open Sans" w:cs="Open Sans"/>
          <w:szCs w:val="22"/>
        </w:rPr>
      </w:pPr>
      <w:r>
        <w:rPr>
          <w:rFonts w:ascii="Open Sans" w:hAnsi="Open Sans" w:cs="Open Sans"/>
          <w:szCs w:val="22"/>
        </w:rPr>
        <w:t>Max-Eyth-Straße 39</w:t>
      </w:r>
      <w:r w:rsidRPr="00B4618F">
        <w:rPr>
          <w:rFonts w:ascii="Open Sans" w:hAnsi="Open Sans" w:cs="Open Sans"/>
          <w:szCs w:val="22"/>
        </w:rPr>
        <w:br/>
        <w:t xml:space="preserve">46047 </w:t>
      </w:r>
      <w:r>
        <w:rPr>
          <w:rFonts w:ascii="Open Sans" w:hAnsi="Open Sans" w:cs="Open Sans"/>
          <w:szCs w:val="22"/>
        </w:rPr>
        <w:t>Holzgerlingen</w:t>
      </w:r>
      <w:r w:rsidRPr="00B4618F">
        <w:rPr>
          <w:rFonts w:ascii="Open Sans" w:hAnsi="Open Sans" w:cs="Open Sans"/>
          <w:szCs w:val="22"/>
        </w:rPr>
        <w:br/>
        <w:t xml:space="preserve">E-Mail: </w:t>
      </w:r>
      <w:hyperlink r:id="rId11" w:history="1">
        <w:r w:rsidRPr="00153D1A">
          <w:rPr>
            <w:rStyle w:val="Hyperlink"/>
            <w:rFonts w:ascii="Open Sans" w:hAnsi="Open Sans" w:cs="Open Sans"/>
            <w:szCs w:val="22"/>
          </w:rPr>
          <w:t>sonja.kappler@sitech.de</w:t>
        </w:r>
      </w:hyperlink>
    </w:p>
    <w:bookmarkEnd w:id="0"/>
    <w:p w14:paraId="5709899C" w14:textId="77777777" w:rsidR="005E0314" w:rsidRDefault="005E0314" w:rsidP="00B129DA">
      <w:pPr>
        <w:rPr>
          <w:rFonts w:ascii="Open Sans" w:hAnsi="Open Sans" w:cs="Open Sans"/>
          <w:bCs/>
          <w:i/>
          <w:iCs/>
          <w:sz w:val="16"/>
          <w:szCs w:val="16"/>
        </w:rPr>
      </w:pPr>
    </w:p>
    <w:p w14:paraId="23F10488" w14:textId="77777777" w:rsidR="005E0314" w:rsidRDefault="005E0314" w:rsidP="00B129DA">
      <w:pPr>
        <w:rPr>
          <w:rFonts w:ascii="Open Sans" w:hAnsi="Open Sans" w:cs="Open Sans"/>
          <w:bCs/>
          <w:i/>
          <w:iCs/>
          <w:sz w:val="16"/>
          <w:szCs w:val="16"/>
        </w:rPr>
      </w:pPr>
    </w:p>
    <w:p w14:paraId="7047AD98" w14:textId="77777777" w:rsidR="005E0314" w:rsidRDefault="005E0314" w:rsidP="00B129DA">
      <w:pPr>
        <w:rPr>
          <w:rFonts w:ascii="Open Sans" w:hAnsi="Open Sans" w:cs="Open Sans"/>
          <w:bCs/>
          <w:i/>
          <w:iCs/>
          <w:sz w:val="16"/>
          <w:szCs w:val="16"/>
        </w:rPr>
      </w:pPr>
    </w:p>
    <w:p w14:paraId="08DB9868" w14:textId="77777777" w:rsidR="005E0314" w:rsidRPr="008516D6" w:rsidRDefault="005E0314" w:rsidP="00B129DA">
      <w:pPr>
        <w:rPr>
          <w:rFonts w:ascii="Open Sans" w:hAnsi="Open Sans" w:cs="Open Sans"/>
          <w:bCs/>
          <w:i/>
          <w:iCs/>
          <w:sz w:val="16"/>
          <w:szCs w:val="16"/>
        </w:rPr>
      </w:pPr>
    </w:p>
    <w:sectPr w:rsidR="005E0314" w:rsidRPr="008516D6" w:rsidSect="00CB2A67">
      <w:headerReference w:type="even" r:id="rId12"/>
      <w:headerReference w:type="default" r:id="rId13"/>
      <w:footerReference w:type="default" r:id="rId14"/>
      <w:headerReference w:type="first" r:id="rId15"/>
      <w:footerReference w:type="first" r:id="rId16"/>
      <w:pgSz w:w="11906" w:h="16838" w:code="9"/>
      <w:pgMar w:top="2836" w:right="1418" w:bottom="1701" w:left="1418" w:header="737"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E721B" w14:textId="77777777" w:rsidR="00C775CF" w:rsidRDefault="00C775CF" w:rsidP="009F3838">
      <w:r>
        <w:separator/>
      </w:r>
    </w:p>
  </w:endnote>
  <w:endnote w:type="continuationSeparator" w:id="0">
    <w:p w14:paraId="57F896A3" w14:textId="77777777" w:rsidR="00C775CF" w:rsidRDefault="00C775CF" w:rsidP="009F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panose1 w:val="00000000000000000000"/>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A0" w14:textId="77777777" w:rsidR="00CA75DE" w:rsidRDefault="00A85693">
    <w:pPr>
      <w:pStyle w:val="Fuzeile"/>
    </w:pPr>
    <w:r>
      <w:rPr>
        <w:noProof/>
        <w:sz w:val="20"/>
      </w:rPr>
      <mc:AlternateContent>
        <mc:Choice Requires="wpg">
          <w:drawing>
            <wp:anchor distT="0" distB="0" distL="0" distR="0" simplePos="0" relativeHeight="251661824" behindDoc="0" locked="0" layoutInCell="1" allowOverlap="1" wp14:anchorId="0C5188DD" wp14:editId="2EFC3724">
              <wp:simplePos x="0" y="0"/>
              <wp:positionH relativeFrom="page">
                <wp:posOffset>6200140</wp:posOffset>
              </wp:positionH>
              <wp:positionV relativeFrom="page">
                <wp:posOffset>9907289</wp:posOffset>
              </wp:positionV>
              <wp:extent cx="1062000" cy="385200"/>
              <wp:effectExtent l="0" t="0" r="5080" b="0"/>
              <wp:wrapNone/>
              <wp:docPr id="12935052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2000" cy="385200"/>
                        <a:chOff x="0" y="0"/>
                        <a:chExt cx="1062173" cy="383840"/>
                      </a:xfrm>
                    </wpg:grpSpPr>
                    <wps:wsp>
                      <wps:cNvPr id="377417846" name="Graphic 11"/>
                      <wps:cNvSpPr/>
                      <wps:spPr>
                        <a:xfrm>
                          <a:off x="436063" y="28464"/>
                          <a:ext cx="626110" cy="194310"/>
                        </a:xfrm>
                        <a:custGeom>
                          <a:avLst/>
                          <a:gdLst/>
                          <a:ahLst/>
                          <a:cxnLst/>
                          <a:rect l="l" t="t" r="r" b="b"/>
                          <a:pathLst>
                            <a:path w="626110" h="194310">
                              <a:moveTo>
                                <a:pt x="39458" y="53441"/>
                              </a:moveTo>
                              <a:lnTo>
                                <a:pt x="241" y="53441"/>
                              </a:lnTo>
                              <a:lnTo>
                                <a:pt x="241" y="191033"/>
                              </a:lnTo>
                              <a:lnTo>
                                <a:pt x="39458" y="191033"/>
                              </a:lnTo>
                              <a:lnTo>
                                <a:pt x="39458" y="53441"/>
                              </a:lnTo>
                              <a:close/>
                            </a:path>
                            <a:path w="626110" h="194310">
                              <a:moveTo>
                                <a:pt x="39700" y="1295"/>
                              </a:moveTo>
                              <a:lnTo>
                                <a:pt x="0" y="1295"/>
                              </a:lnTo>
                              <a:lnTo>
                                <a:pt x="0" y="34594"/>
                              </a:lnTo>
                              <a:lnTo>
                                <a:pt x="39700" y="34594"/>
                              </a:lnTo>
                              <a:lnTo>
                                <a:pt x="39700" y="1295"/>
                              </a:lnTo>
                              <a:close/>
                            </a:path>
                            <a:path w="626110" h="194310">
                              <a:moveTo>
                                <a:pt x="254381" y="92671"/>
                              </a:moveTo>
                              <a:lnTo>
                                <a:pt x="252120" y="75755"/>
                              </a:lnTo>
                              <a:lnTo>
                                <a:pt x="245186" y="62445"/>
                              </a:lnTo>
                              <a:lnTo>
                                <a:pt x="233286" y="53721"/>
                              </a:lnTo>
                              <a:lnTo>
                                <a:pt x="216154" y="50596"/>
                              </a:lnTo>
                              <a:lnTo>
                                <a:pt x="201828" y="52946"/>
                              </a:lnTo>
                              <a:lnTo>
                                <a:pt x="189801" y="58889"/>
                              </a:lnTo>
                              <a:lnTo>
                                <a:pt x="180174" y="66827"/>
                              </a:lnTo>
                              <a:lnTo>
                                <a:pt x="173024" y="75120"/>
                              </a:lnTo>
                              <a:lnTo>
                                <a:pt x="168935" y="64973"/>
                              </a:lnTo>
                              <a:lnTo>
                                <a:pt x="161925" y="57251"/>
                              </a:lnTo>
                              <a:lnTo>
                                <a:pt x="151511" y="52324"/>
                              </a:lnTo>
                              <a:lnTo>
                                <a:pt x="137236" y="50596"/>
                              </a:lnTo>
                              <a:lnTo>
                                <a:pt x="122948" y="52908"/>
                              </a:lnTo>
                              <a:lnTo>
                                <a:pt x="111010" y="58801"/>
                              </a:lnTo>
                              <a:lnTo>
                                <a:pt x="101460" y="66725"/>
                              </a:lnTo>
                              <a:lnTo>
                                <a:pt x="94348" y="75120"/>
                              </a:lnTo>
                              <a:lnTo>
                                <a:pt x="94348" y="53441"/>
                              </a:lnTo>
                              <a:lnTo>
                                <a:pt x="54889" y="53441"/>
                              </a:lnTo>
                              <a:lnTo>
                                <a:pt x="54889" y="191033"/>
                              </a:lnTo>
                              <a:lnTo>
                                <a:pt x="94348" y="191033"/>
                              </a:lnTo>
                              <a:lnTo>
                                <a:pt x="94348" y="98615"/>
                              </a:lnTo>
                              <a:lnTo>
                                <a:pt x="100825" y="93103"/>
                              </a:lnTo>
                              <a:lnTo>
                                <a:pt x="107213" y="88785"/>
                              </a:lnTo>
                              <a:lnTo>
                                <a:pt x="113779" y="85953"/>
                              </a:lnTo>
                              <a:lnTo>
                                <a:pt x="120815" y="84937"/>
                              </a:lnTo>
                              <a:lnTo>
                                <a:pt x="132334" y="84937"/>
                              </a:lnTo>
                              <a:lnTo>
                                <a:pt x="135026" y="91389"/>
                              </a:lnTo>
                              <a:lnTo>
                                <a:pt x="135026" y="191033"/>
                              </a:lnTo>
                              <a:lnTo>
                                <a:pt x="174485" y="191033"/>
                              </a:lnTo>
                              <a:lnTo>
                                <a:pt x="174485" y="98615"/>
                              </a:lnTo>
                              <a:lnTo>
                                <a:pt x="180822" y="93103"/>
                              </a:lnTo>
                              <a:lnTo>
                                <a:pt x="187134" y="88785"/>
                              </a:lnTo>
                              <a:lnTo>
                                <a:pt x="193675" y="85953"/>
                              </a:lnTo>
                              <a:lnTo>
                                <a:pt x="200710" y="84937"/>
                              </a:lnTo>
                              <a:lnTo>
                                <a:pt x="212229" y="84937"/>
                              </a:lnTo>
                              <a:lnTo>
                                <a:pt x="214922" y="91389"/>
                              </a:lnTo>
                              <a:lnTo>
                                <a:pt x="214922" y="191033"/>
                              </a:lnTo>
                              <a:lnTo>
                                <a:pt x="254381" y="191033"/>
                              </a:lnTo>
                              <a:lnTo>
                                <a:pt x="254381" y="92671"/>
                              </a:lnTo>
                              <a:close/>
                            </a:path>
                            <a:path w="626110" h="194310">
                              <a:moveTo>
                                <a:pt x="399186" y="122110"/>
                              </a:moveTo>
                              <a:lnTo>
                                <a:pt x="395516" y="90893"/>
                              </a:lnTo>
                              <a:lnTo>
                                <a:pt x="392760" y="84937"/>
                              </a:lnTo>
                              <a:lnTo>
                                <a:pt x="387985" y="74612"/>
                              </a:lnTo>
                              <a:lnTo>
                                <a:pt x="385191" y="68541"/>
                              </a:lnTo>
                              <a:lnTo>
                                <a:pt x="369316" y="55105"/>
                              </a:lnTo>
                              <a:lnTo>
                                <a:pt x="359727" y="52997"/>
                              </a:lnTo>
                              <a:lnTo>
                                <a:pt x="359727" y="122377"/>
                              </a:lnTo>
                              <a:lnTo>
                                <a:pt x="358178" y="139103"/>
                              </a:lnTo>
                              <a:lnTo>
                                <a:pt x="353517" y="151511"/>
                              </a:lnTo>
                              <a:lnTo>
                                <a:pt x="345770" y="159219"/>
                              </a:lnTo>
                              <a:lnTo>
                                <a:pt x="334975" y="161874"/>
                              </a:lnTo>
                              <a:lnTo>
                                <a:pt x="327634" y="161086"/>
                              </a:lnTo>
                              <a:lnTo>
                                <a:pt x="321132" y="158737"/>
                              </a:lnTo>
                              <a:lnTo>
                                <a:pt x="314985" y="154787"/>
                              </a:lnTo>
                              <a:lnTo>
                                <a:pt x="308749" y="149225"/>
                              </a:lnTo>
                              <a:lnTo>
                                <a:pt x="308749" y="98361"/>
                              </a:lnTo>
                              <a:lnTo>
                                <a:pt x="314147" y="93319"/>
                              </a:lnTo>
                              <a:lnTo>
                                <a:pt x="320332" y="89027"/>
                              </a:lnTo>
                              <a:lnTo>
                                <a:pt x="327152" y="86055"/>
                              </a:lnTo>
                              <a:lnTo>
                                <a:pt x="334479" y="84937"/>
                              </a:lnTo>
                              <a:lnTo>
                                <a:pt x="345871" y="87553"/>
                              </a:lnTo>
                              <a:lnTo>
                                <a:pt x="353733" y="95034"/>
                              </a:lnTo>
                              <a:lnTo>
                                <a:pt x="358267" y="106832"/>
                              </a:lnTo>
                              <a:lnTo>
                                <a:pt x="359702" y="122110"/>
                              </a:lnTo>
                              <a:lnTo>
                                <a:pt x="359727" y="122377"/>
                              </a:lnTo>
                              <a:lnTo>
                                <a:pt x="359727" y="52997"/>
                              </a:lnTo>
                              <a:lnTo>
                                <a:pt x="348945" y="50609"/>
                              </a:lnTo>
                              <a:lnTo>
                                <a:pt x="335699" y="52578"/>
                              </a:lnTo>
                              <a:lnTo>
                                <a:pt x="324802" y="57861"/>
                              </a:lnTo>
                              <a:lnTo>
                                <a:pt x="315925" y="65519"/>
                              </a:lnTo>
                              <a:lnTo>
                                <a:pt x="308749" y="74612"/>
                              </a:lnTo>
                              <a:lnTo>
                                <a:pt x="308749" y="12"/>
                              </a:lnTo>
                              <a:lnTo>
                                <a:pt x="269290" y="12"/>
                              </a:lnTo>
                              <a:lnTo>
                                <a:pt x="269290" y="191046"/>
                              </a:lnTo>
                              <a:lnTo>
                                <a:pt x="308749" y="191046"/>
                              </a:lnTo>
                              <a:lnTo>
                                <a:pt x="308749" y="174777"/>
                              </a:lnTo>
                              <a:lnTo>
                                <a:pt x="316611" y="182537"/>
                              </a:lnTo>
                              <a:lnTo>
                                <a:pt x="325666" y="188290"/>
                              </a:lnTo>
                              <a:lnTo>
                                <a:pt x="336181" y="191871"/>
                              </a:lnTo>
                              <a:lnTo>
                                <a:pt x="348449" y="193103"/>
                              </a:lnTo>
                              <a:lnTo>
                                <a:pt x="368998" y="188683"/>
                              </a:lnTo>
                              <a:lnTo>
                                <a:pt x="395465" y="153238"/>
                              </a:lnTo>
                              <a:lnTo>
                                <a:pt x="399161" y="122377"/>
                              </a:lnTo>
                              <a:lnTo>
                                <a:pt x="399186" y="122110"/>
                              </a:lnTo>
                              <a:close/>
                            </a:path>
                            <a:path w="626110" h="194310">
                              <a:moveTo>
                                <a:pt x="450608" y="0"/>
                              </a:moveTo>
                              <a:lnTo>
                                <a:pt x="411403" y="0"/>
                              </a:lnTo>
                              <a:lnTo>
                                <a:pt x="411403" y="191046"/>
                              </a:lnTo>
                              <a:lnTo>
                                <a:pt x="450608" y="191046"/>
                              </a:lnTo>
                              <a:lnTo>
                                <a:pt x="450608" y="0"/>
                              </a:lnTo>
                              <a:close/>
                            </a:path>
                            <a:path w="626110" h="194310">
                              <a:moveTo>
                                <a:pt x="588568" y="127266"/>
                              </a:moveTo>
                              <a:lnTo>
                                <a:pt x="585889" y="108940"/>
                              </a:lnTo>
                              <a:lnTo>
                                <a:pt x="582980" y="88938"/>
                              </a:lnTo>
                              <a:lnTo>
                                <a:pt x="577697" y="80289"/>
                              </a:lnTo>
                              <a:lnTo>
                                <a:pt x="568655" y="65506"/>
                              </a:lnTo>
                              <a:lnTo>
                                <a:pt x="553275" y="56222"/>
                              </a:lnTo>
                              <a:lnTo>
                                <a:pt x="553275" y="108940"/>
                              </a:lnTo>
                              <a:lnTo>
                                <a:pt x="502539" y="108940"/>
                              </a:lnTo>
                              <a:lnTo>
                                <a:pt x="505993" y="96304"/>
                              </a:lnTo>
                              <a:lnTo>
                                <a:pt x="506082" y="95973"/>
                              </a:lnTo>
                              <a:lnTo>
                                <a:pt x="511911" y="87071"/>
                              </a:lnTo>
                              <a:lnTo>
                                <a:pt x="519328" y="82042"/>
                              </a:lnTo>
                              <a:lnTo>
                                <a:pt x="518909" y="82042"/>
                              </a:lnTo>
                              <a:lnTo>
                                <a:pt x="528269" y="80289"/>
                              </a:lnTo>
                              <a:lnTo>
                                <a:pt x="538099" y="82042"/>
                              </a:lnTo>
                              <a:lnTo>
                                <a:pt x="545553" y="87363"/>
                              </a:lnTo>
                              <a:lnTo>
                                <a:pt x="550608" y="96304"/>
                              </a:lnTo>
                              <a:lnTo>
                                <a:pt x="553275" y="108940"/>
                              </a:lnTo>
                              <a:lnTo>
                                <a:pt x="553275" y="56222"/>
                              </a:lnTo>
                              <a:lnTo>
                                <a:pt x="549275" y="53797"/>
                              </a:lnTo>
                              <a:lnTo>
                                <a:pt x="528523" y="50596"/>
                              </a:lnTo>
                              <a:lnTo>
                                <a:pt x="506882" y="54305"/>
                              </a:lnTo>
                              <a:lnTo>
                                <a:pt x="485571" y="66446"/>
                              </a:lnTo>
                              <a:lnTo>
                                <a:pt x="469303" y="88607"/>
                              </a:lnTo>
                              <a:lnTo>
                                <a:pt x="462838" y="122364"/>
                              </a:lnTo>
                              <a:lnTo>
                                <a:pt x="468464" y="155981"/>
                              </a:lnTo>
                              <a:lnTo>
                                <a:pt x="483400" y="178066"/>
                              </a:lnTo>
                              <a:lnTo>
                                <a:pt x="504710" y="190182"/>
                              </a:lnTo>
                              <a:lnTo>
                                <a:pt x="529501" y="193878"/>
                              </a:lnTo>
                              <a:lnTo>
                                <a:pt x="545871" y="192582"/>
                              </a:lnTo>
                              <a:lnTo>
                                <a:pt x="560781" y="188683"/>
                              </a:lnTo>
                              <a:lnTo>
                                <a:pt x="574268" y="182219"/>
                              </a:lnTo>
                              <a:lnTo>
                                <a:pt x="586359" y="173215"/>
                              </a:lnTo>
                              <a:lnTo>
                                <a:pt x="581291" y="164960"/>
                              </a:lnTo>
                              <a:lnTo>
                                <a:pt x="571169" y="148437"/>
                              </a:lnTo>
                              <a:lnTo>
                                <a:pt x="563562" y="154622"/>
                              </a:lnTo>
                              <a:lnTo>
                                <a:pt x="554278" y="159905"/>
                              </a:lnTo>
                              <a:lnTo>
                                <a:pt x="543763" y="163576"/>
                              </a:lnTo>
                              <a:lnTo>
                                <a:pt x="532434" y="164960"/>
                              </a:lnTo>
                              <a:lnTo>
                                <a:pt x="521030" y="163233"/>
                              </a:lnTo>
                              <a:lnTo>
                                <a:pt x="511822" y="157734"/>
                              </a:lnTo>
                              <a:lnTo>
                                <a:pt x="505320" y="147980"/>
                              </a:lnTo>
                              <a:lnTo>
                                <a:pt x="502056" y="133464"/>
                              </a:lnTo>
                              <a:lnTo>
                                <a:pt x="588568" y="133464"/>
                              </a:lnTo>
                              <a:lnTo>
                                <a:pt x="588568" y="127266"/>
                              </a:lnTo>
                              <a:close/>
                            </a:path>
                            <a:path w="626110" h="194310">
                              <a:moveTo>
                                <a:pt x="617728" y="183794"/>
                              </a:moveTo>
                              <a:lnTo>
                                <a:pt x="614426" y="177215"/>
                              </a:lnTo>
                              <a:lnTo>
                                <a:pt x="614184" y="176733"/>
                              </a:lnTo>
                              <a:lnTo>
                                <a:pt x="616115" y="176060"/>
                              </a:lnTo>
                              <a:lnTo>
                                <a:pt x="617410" y="174637"/>
                              </a:lnTo>
                              <a:lnTo>
                                <a:pt x="617410" y="169608"/>
                              </a:lnTo>
                              <a:lnTo>
                                <a:pt x="617410" y="168325"/>
                              </a:lnTo>
                              <a:lnTo>
                                <a:pt x="615315" y="166687"/>
                              </a:lnTo>
                              <a:lnTo>
                                <a:pt x="614184" y="166687"/>
                              </a:lnTo>
                              <a:lnTo>
                                <a:pt x="614184" y="170357"/>
                              </a:lnTo>
                              <a:lnTo>
                                <a:pt x="614184" y="173888"/>
                              </a:lnTo>
                              <a:lnTo>
                                <a:pt x="612965" y="174637"/>
                              </a:lnTo>
                              <a:lnTo>
                                <a:pt x="608444" y="174637"/>
                              </a:lnTo>
                              <a:lnTo>
                                <a:pt x="608444" y="169608"/>
                              </a:lnTo>
                              <a:lnTo>
                                <a:pt x="613092" y="169608"/>
                              </a:lnTo>
                              <a:lnTo>
                                <a:pt x="614184" y="170357"/>
                              </a:lnTo>
                              <a:lnTo>
                                <a:pt x="614184" y="166687"/>
                              </a:lnTo>
                              <a:lnTo>
                                <a:pt x="605167" y="166687"/>
                              </a:lnTo>
                              <a:lnTo>
                                <a:pt x="605167" y="183794"/>
                              </a:lnTo>
                              <a:lnTo>
                                <a:pt x="608444" y="183794"/>
                              </a:lnTo>
                              <a:lnTo>
                                <a:pt x="608444" y="177215"/>
                              </a:lnTo>
                              <a:lnTo>
                                <a:pt x="611022" y="177215"/>
                              </a:lnTo>
                              <a:lnTo>
                                <a:pt x="614311" y="183794"/>
                              </a:lnTo>
                              <a:lnTo>
                                <a:pt x="617728" y="183794"/>
                              </a:lnTo>
                              <a:close/>
                            </a:path>
                            <a:path w="626110" h="194310">
                              <a:moveTo>
                                <a:pt x="625779" y="166687"/>
                              </a:moveTo>
                              <a:lnTo>
                                <a:pt x="623201" y="163906"/>
                              </a:lnTo>
                              <a:lnTo>
                                <a:pt x="623201" y="168122"/>
                              </a:lnTo>
                              <a:lnTo>
                                <a:pt x="623201" y="182981"/>
                              </a:lnTo>
                              <a:lnTo>
                                <a:pt x="617918" y="188683"/>
                              </a:lnTo>
                              <a:lnTo>
                                <a:pt x="603999" y="188683"/>
                              </a:lnTo>
                              <a:lnTo>
                                <a:pt x="598716" y="182981"/>
                              </a:lnTo>
                              <a:lnTo>
                                <a:pt x="598652" y="168122"/>
                              </a:lnTo>
                              <a:lnTo>
                                <a:pt x="599909" y="166687"/>
                              </a:lnTo>
                              <a:lnTo>
                                <a:pt x="603935" y="162344"/>
                              </a:lnTo>
                              <a:lnTo>
                                <a:pt x="617855" y="162344"/>
                              </a:lnTo>
                              <a:lnTo>
                                <a:pt x="623201" y="168122"/>
                              </a:lnTo>
                              <a:lnTo>
                                <a:pt x="623201" y="163906"/>
                              </a:lnTo>
                              <a:lnTo>
                                <a:pt x="621766" y="162344"/>
                              </a:lnTo>
                              <a:lnTo>
                                <a:pt x="619340" y="159766"/>
                              </a:lnTo>
                              <a:lnTo>
                                <a:pt x="602589" y="159766"/>
                              </a:lnTo>
                              <a:lnTo>
                                <a:pt x="596011" y="166687"/>
                              </a:lnTo>
                              <a:lnTo>
                                <a:pt x="596011" y="184404"/>
                              </a:lnTo>
                              <a:lnTo>
                                <a:pt x="602526" y="191262"/>
                              </a:lnTo>
                              <a:lnTo>
                                <a:pt x="619277" y="191262"/>
                              </a:lnTo>
                              <a:lnTo>
                                <a:pt x="621703" y="188683"/>
                              </a:lnTo>
                              <a:lnTo>
                                <a:pt x="625716" y="184404"/>
                              </a:lnTo>
                              <a:lnTo>
                                <a:pt x="625779" y="166687"/>
                              </a:lnTo>
                              <a:close/>
                            </a:path>
                          </a:pathLst>
                        </a:custGeom>
                        <a:solidFill>
                          <a:srgbClr val="0063A3"/>
                        </a:solidFill>
                      </wps:spPr>
                      <wps:bodyPr wrap="square" lIns="0" tIns="0" rIns="0" bIns="0" rtlCol="0">
                        <a:prstTxWarp prst="textNoShape">
                          <a:avLst/>
                        </a:prstTxWarp>
                        <a:noAutofit/>
                      </wps:bodyPr>
                    </wps:wsp>
                    <pic:pic xmlns:pic="http://schemas.openxmlformats.org/drawingml/2006/picture">
                      <pic:nvPicPr>
                        <pic:cNvPr id="2143159067" name="Image 12"/>
                        <pic:cNvPicPr/>
                      </pic:nvPicPr>
                      <pic:blipFill>
                        <a:blip r:embed="rId1" cstate="print"/>
                        <a:stretch>
                          <a:fillRect/>
                        </a:stretch>
                      </pic:blipFill>
                      <pic:spPr>
                        <a:xfrm>
                          <a:off x="0" y="0"/>
                          <a:ext cx="1060964" cy="3838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81E6C5A" id="Group 10" o:spid="_x0000_s1026" style="position:absolute;margin-left:488.2pt;margin-top:780.1pt;width:83.6pt;height:30.35pt;z-index:251661824;mso-wrap-distance-left:0;mso-wrap-distance-right:0;mso-position-horizontal-relative:page;mso-position-vertical-relative:page;mso-width-relative:margin;mso-height-relative:margin" coordsize="10621,3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">
              <v:shape id="Graphic 11" o:spid="_x0000_s1027" style="position:absolute;left:4360;top:284;width:6261;height:1943;visibility:visible;mso-wrap-style:square;v-text-anchor:top" coordsize="62611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" path="m39458,53441r-39217,l241,191033r39217,l39458,53441xem39700,1295l,1295,,34594r39700,l39700,1295xem254381,92671l252120,75755,245186,62445,233286,53721,216154,50596r-14326,2350l189801,58889r-9627,7938l173024,75120,168935,64973r-7010,-7722l151511,52324,137236,50596r-14288,2312l111010,58801r-9550,7924l94348,75120r,-21679l54889,53441r,137592l94348,191033r,-92418l100825,93103r6388,-4318l113779,85953r7036,-1016l132334,84937r2692,6452l135026,191033r39459,l174485,98615r6337,-5512l187134,88785r6541,-2832l200710,84937r11519,l214922,91389r,99644l254381,191033r,-98362xem399186,122110l395516,90893r-2756,-5956l387985,74612r-2794,-6071l369316,55105r-9589,-2108l359727,122377r-1549,16726l353517,151511r-7747,7708l334975,161874r-7341,-788l321132,158737r-6147,-3950l308749,149225r,-50864l314147,93319r6185,-4292l327152,86055r7327,-1118l345871,87553r7862,7481l358267,106832r1435,15278l359727,122377r,-69380l348945,50609r-13246,1969l324802,57861r-8877,7658l308749,74612r,-74600l269290,12r,191034l308749,191046r,-16269l316611,182537r9055,5753l336181,191871r12268,1232l368998,188683r26467,-35445l399161,122377r25,-267xem450608,l411403,r,191046l450608,191046,450608,xem588568,127266r-2679,-18326l582980,88938r-5283,-8649l568655,65506,553275,56222r,52718l502539,108940r3454,-12636l506082,95973r5829,-8902l519328,82042r-419,l528269,80289r9830,1753l545553,87363r5055,8941l553275,108940r,-52718l549275,53797,528523,50596r-21641,3709l485571,66446,469303,88607r-6465,33757l468464,155981r14936,22085l504710,190182r24791,3696l545871,192582r14910,-3899l574268,182219r12091,-9004l581291,164960,571169,148437r-7607,6185l554278,159905r-10515,3671l532434,164960r-11404,-1727l511822,157734r-6502,-9754l502056,133464r86512,l588568,127266xem617728,183794r-3302,-6579l614184,176733r1931,-673l617410,174637r,-5029l617410,168325r-2095,-1638l614184,166687r,3670l614184,173888r-1219,749l608444,174637r,-5029l613092,169608r1092,749l614184,166687r-9017,l605167,183794r3277,l608444,177215r2578,l614311,183794r3417,xem625779,166687r-2578,-2781l623201,168122r,14859l617918,188683r-13919,l598716,182981r-64,-14859l599909,166687r4026,-4343l617855,162344r5346,5778l623201,163906r-1435,-1562l619340,159766r-16751,l596011,166687r,17717l602526,191262r16751,l621703,188683r4013,-4279l625779,166687xe" fillcolor="#0063a3"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8" type="#_x0000_t75" style="position:absolute;width:10609;height:38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">
                <v:imagedata r:id="rId2" o:title=""/>
              </v:shape>
              <w10:wrap anchorx="page" anchory="page"/>
            </v:group>
          </w:pict>
        </mc:Fallback>
      </mc:AlternateContent>
    </w:r>
    <w:r w:rsidR="00EC645E" w:rsidRPr="00CA75DE">
      <w:rPr>
        <w:b/>
        <w:noProof/>
        <w:color w:val="58595B"/>
        <w:sz w:val="15"/>
      </w:rPr>
      <mc:AlternateContent>
        <mc:Choice Requires="wps">
          <w:drawing>
            <wp:anchor distT="45720" distB="45720" distL="114300" distR="114300" simplePos="0" relativeHeight="251657728" behindDoc="0" locked="0" layoutInCell="1" allowOverlap="1" wp14:anchorId="1CDC240A" wp14:editId="445F63CE">
              <wp:simplePos x="0" y="0"/>
              <wp:positionH relativeFrom="page">
                <wp:posOffset>450850</wp:posOffset>
              </wp:positionH>
              <wp:positionV relativeFrom="page">
                <wp:posOffset>9817100</wp:posOffset>
              </wp:positionV>
              <wp:extent cx="6076800" cy="1404620"/>
              <wp:effectExtent l="0" t="0" r="19685" b="17145"/>
              <wp:wrapSquare wrapText="bothSides"/>
              <wp:docPr id="19320824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800" cy="1404620"/>
                      </a:xfrm>
                      <a:prstGeom prst="rect">
                        <a:avLst/>
                      </a:prstGeom>
                      <a:solidFill>
                        <a:srgbClr val="FFFFFF"/>
                      </a:solidFill>
                      <a:ln w="9525">
                        <a:solidFill>
                          <a:schemeClr val="bg1"/>
                        </a:solidFill>
                        <a:miter lim="800000"/>
                        <a:headEnd/>
                        <a:tailEnd/>
                      </a:ln>
                    </wps:spPr>
                    <wps:txbx>
                      <w:txbxContent>
                        <w:p w14:paraId="39AA6A49" w14:textId="77777777" w:rsidR="00B64A1F" w:rsidRPr="00B64A1F" w:rsidRDefault="00B64A1F" w:rsidP="00B64A1F">
                          <w:pPr>
                            <w:tabs>
                              <w:tab w:val="left" w:pos="2679"/>
                              <w:tab w:val="left" w:pos="5173"/>
                              <w:tab w:val="right" w:pos="10347"/>
                            </w:tabs>
                            <w:spacing w:before="19"/>
                            <w:rPr>
                              <w:rFonts w:ascii="Open Sans" w:hAnsi="Open Sans" w:cs="Open Sans"/>
                              <w:color w:val="404040" w:themeColor="text1" w:themeTint="BF"/>
                              <w:sz w:val="15"/>
                            </w:rPr>
                          </w:pPr>
                          <w:r w:rsidRPr="00B64A1F">
                            <w:rPr>
                              <w:rFonts w:ascii="Open Sans" w:hAnsi="Open Sans" w:cs="Open Sans"/>
                              <w:color w:val="404040" w:themeColor="text1" w:themeTint="BF"/>
                              <w:spacing w:val="6"/>
                              <w:sz w:val="15"/>
                            </w:rPr>
                            <w:t>BANKKVERBINDUNG:</w:t>
                          </w:r>
                          <w:r w:rsidRPr="00B64A1F">
                            <w:rPr>
                              <w:rFonts w:ascii="Open Sans" w:hAnsi="Open Sans" w:cs="Open Sans"/>
                              <w:color w:val="404040" w:themeColor="text1" w:themeTint="BF"/>
                              <w:spacing w:val="26"/>
                              <w:sz w:val="15"/>
                            </w:rPr>
                            <w:t xml:space="preserve"> </w:t>
                          </w:r>
                          <w:proofErr w:type="gramStart"/>
                          <w:r w:rsidRPr="00B64A1F">
                            <w:rPr>
                              <w:rFonts w:ascii="Open Sans" w:hAnsi="Open Sans" w:cs="Open Sans"/>
                              <w:color w:val="404040" w:themeColor="text1" w:themeTint="BF"/>
                              <w:spacing w:val="-2"/>
                              <w:sz w:val="15"/>
                            </w:rPr>
                            <w:t xml:space="preserve">Commerzbank  </w:t>
                          </w:r>
                          <w:r w:rsidRPr="00B64A1F">
                            <w:rPr>
                              <w:rFonts w:cs="Arial"/>
                              <w:color w:val="A6A6A6" w:themeColor="background1" w:themeShade="A6"/>
                              <w:sz w:val="15"/>
                            </w:rPr>
                            <w:t>▪</w:t>
                          </w:r>
                          <w:proofErr w:type="gramEnd"/>
                          <w:r w:rsidRPr="00B64A1F">
                            <w:rPr>
                              <w:rFonts w:ascii="Open Sans" w:hAnsi="Open Sans" w:cs="Open Sans"/>
                              <w:color w:val="A6A6A6" w:themeColor="background1" w:themeShade="A6"/>
                              <w:sz w:val="15"/>
                            </w:rPr>
                            <w:t xml:space="preserve"> </w:t>
                          </w:r>
                          <w:r w:rsidRPr="00B64A1F">
                            <w:rPr>
                              <w:rFonts w:ascii="Open Sans" w:hAnsi="Open Sans" w:cs="Open Sans"/>
                              <w:color w:val="404040" w:themeColor="text1" w:themeTint="BF"/>
                              <w:sz w:val="15"/>
                            </w:rPr>
                            <w:t xml:space="preserve"> IBAN:</w:t>
                          </w:r>
                          <w:r w:rsidRPr="00B64A1F">
                            <w:rPr>
                              <w:rFonts w:ascii="Open Sans" w:hAnsi="Open Sans" w:cs="Open Sans"/>
                              <w:color w:val="404040" w:themeColor="text1" w:themeTint="BF"/>
                              <w:spacing w:val="21"/>
                              <w:sz w:val="15"/>
                            </w:rPr>
                            <w:t xml:space="preserve"> </w:t>
                          </w:r>
                          <w:r w:rsidRPr="00B64A1F">
                            <w:rPr>
                              <w:rFonts w:ascii="Open Sans" w:hAnsi="Open Sans" w:cs="Open Sans"/>
                              <w:color w:val="404040" w:themeColor="text1" w:themeTint="BF"/>
                              <w:spacing w:val="-2"/>
                              <w:sz w:val="15"/>
                            </w:rPr>
                            <w:t>DE</w:t>
                          </w:r>
                          <w:proofErr w:type="gramStart"/>
                          <w:r w:rsidRPr="00B64A1F">
                            <w:rPr>
                              <w:rFonts w:ascii="Open Sans" w:hAnsi="Open Sans" w:cs="Open Sans"/>
                              <w:color w:val="404040" w:themeColor="text1" w:themeTint="BF"/>
                              <w:spacing w:val="-2"/>
                              <w:sz w:val="15"/>
                            </w:rPr>
                            <w:t xml:space="preserve">28700400410213428600  </w:t>
                          </w:r>
                          <w:r w:rsidRPr="00B64A1F">
                            <w:rPr>
                              <w:rFonts w:cs="Arial"/>
                              <w:color w:val="A6A6A6" w:themeColor="background1" w:themeShade="A6"/>
                              <w:sz w:val="15"/>
                            </w:rPr>
                            <w:t>▪</w:t>
                          </w:r>
                          <w:proofErr w:type="gramEnd"/>
                          <w:r w:rsidRPr="00B64A1F">
                            <w:rPr>
                              <w:rFonts w:ascii="Open Sans" w:hAnsi="Open Sans" w:cs="Open Sans"/>
                              <w:color w:val="404040" w:themeColor="text1" w:themeTint="BF"/>
                              <w:sz w:val="15"/>
                            </w:rPr>
                            <w:t xml:space="preserve">  BIC:</w:t>
                          </w:r>
                          <w:r w:rsidRPr="00B64A1F">
                            <w:rPr>
                              <w:rFonts w:ascii="Open Sans" w:hAnsi="Open Sans" w:cs="Open Sans"/>
                              <w:color w:val="404040" w:themeColor="text1" w:themeTint="BF"/>
                              <w:spacing w:val="-10"/>
                              <w:sz w:val="15"/>
                            </w:rPr>
                            <w:t xml:space="preserve"> </w:t>
                          </w:r>
                          <w:r w:rsidRPr="00B64A1F">
                            <w:rPr>
                              <w:rFonts w:ascii="Open Sans" w:hAnsi="Open Sans" w:cs="Open Sans"/>
                              <w:color w:val="404040" w:themeColor="text1" w:themeTint="BF"/>
                              <w:spacing w:val="-2"/>
                              <w:sz w:val="15"/>
                            </w:rPr>
                            <w:t>COBADEFFXXX</w:t>
                          </w:r>
                          <w:r w:rsidRPr="00B64A1F">
                            <w:rPr>
                              <w:rFonts w:ascii="Open Sans" w:hAnsi="Open Sans" w:cs="Open Sans"/>
                              <w:color w:val="404040" w:themeColor="text1" w:themeTint="BF"/>
                              <w:spacing w:val="-2"/>
                              <w:sz w:val="15"/>
                            </w:rPr>
                            <w:tab/>
                          </w:r>
                        </w:p>
                        <w:p w14:paraId="59BC50C7" w14:textId="77777777" w:rsidR="00B64A1F" w:rsidRPr="00B64A1F" w:rsidRDefault="00B64A1F" w:rsidP="00B64A1F">
                          <w:pPr>
                            <w:tabs>
                              <w:tab w:val="left" w:pos="2679"/>
                              <w:tab w:val="left" w:pos="5173"/>
                              <w:tab w:val="right" w:pos="10347"/>
                            </w:tabs>
                            <w:spacing w:before="19"/>
                            <w:rPr>
                              <w:rFonts w:ascii="Open Sans" w:hAnsi="Open Sans" w:cs="Open Sans"/>
                              <w:color w:val="404040" w:themeColor="text1" w:themeTint="BF"/>
                              <w:sz w:val="15"/>
                            </w:rPr>
                          </w:pPr>
                          <w:r w:rsidRPr="00B64A1F">
                            <w:rPr>
                              <w:rFonts w:ascii="Open Sans" w:hAnsi="Open Sans" w:cs="Open Sans"/>
                              <w:b/>
                              <w:color w:val="404040" w:themeColor="text1" w:themeTint="BF"/>
                              <w:sz w:val="15"/>
                            </w:rPr>
                            <w:t>SITECH</w:t>
                          </w:r>
                          <w:r w:rsidRPr="00B64A1F">
                            <w:rPr>
                              <w:rFonts w:ascii="Open Sans" w:hAnsi="Open Sans" w:cs="Open Sans"/>
                              <w:b/>
                              <w:color w:val="404040" w:themeColor="text1" w:themeTint="BF"/>
                              <w:spacing w:val="-12"/>
                              <w:sz w:val="15"/>
                            </w:rPr>
                            <w:t xml:space="preserve"> </w:t>
                          </w:r>
                          <w:r w:rsidRPr="00B64A1F">
                            <w:rPr>
                              <w:rFonts w:ascii="Open Sans" w:hAnsi="Open Sans" w:cs="Open Sans"/>
                              <w:b/>
                              <w:color w:val="404040" w:themeColor="text1" w:themeTint="BF"/>
                              <w:sz w:val="15"/>
                            </w:rPr>
                            <w:t>Deutschland</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 xml:space="preserve">GmbH </w:t>
                          </w:r>
                          <w:r w:rsidRPr="00B64A1F">
                            <w:rPr>
                              <w:rFonts w:cs="Arial"/>
                              <w:color w:val="A6A6A6" w:themeColor="background1" w:themeShade="A6"/>
                              <w:sz w:val="15"/>
                            </w:rPr>
                            <w:t>▪</w:t>
                          </w:r>
                          <w:r w:rsidRPr="00B64A1F">
                            <w:rPr>
                              <w:rFonts w:ascii="Open Sans" w:hAnsi="Open Sans" w:cs="Open Sans"/>
                              <w:color w:val="404040" w:themeColor="text1" w:themeTint="BF"/>
                              <w:sz w:val="15"/>
                            </w:rPr>
                            <w:t xml:space="preserve"> </w:t>
                          </w:r>
                          <w:r w:rsidRPr="00B64A1F">
                            <w:rPr>
                              <w:rFonts w:ascii="Open Sans" w:hAnsi="Open Sans" w:cs="Open Sans"/>
                              <w:b/>
                              <w:color w:val="404040" w:themeColor="text1" w:themeTint="BF"/>
                              <w:sz w:val="15"/>
                            </w:rPr>
                            <w:t>Zum</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Aquarium</w:t>
                          </w:r>
                          <w:r w:rsidRPr="00B64A1F">
                            <w:rPr>
                              <w:rFonts w:ascii="Open Sans" w:hAnsi="Open Sans" w:cs="Open Sans"/>
                              <w:b/>
                              <w:color w:val="404040" w:themeColor="text1" w:themeTint="BF"/>
                              <w:spacing w:val="-10"/>
                              <w:sz w:val="15"/>
                            </w:rPr>
                            <w:t xml:space="preserve"> </w:t>
                          </w:r>
                          <w:r w:rsidRPr="00B64A1F">
                            <w:rPr>
                              <w:rFonts w:ascii="Open Sans" w:hAnsi="Open Sans" w:cs="Open Sans"/>
                              <w:b/>
                              <w:color w:val="404040" w:themeColor="text1" w:themeTint="BF"/>
                              <w:sz w:val="15"/>
                            </w:rPr>
                            <w:t xml:space="preserve">6a </w:t>
                          </w:r>
                          <w:r w:rsidRPr="00B64A1F">
                            <w:rPr>
                              <w:rFonts w:cs="Arial"/>
                              <w:b/>
                              <w:color w:val="A6A6A6" w:themeColor="background1" w:themeShade="A6"/>
                              <w:sz w:val="15"/>
                            </w:rPr>
                            <w:t>▪</w:t>
                          </w:r>
                          <w:r w:rsidRPr="00B64A1F">
                            <w:rPr>
                              <w:rFonts w:ascii="Open Sans" w:hAnsi="Open Sans" w:cs="Open Sans"/>
                              <w:b/>
                              <w:color w:val="404040" w:themeColor="text1" w:themeTint="BF"/>
                              <w:sz w:val="15"/>
                            </w:rPr>
                            <w:t xml:space="preserve"> 46047</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Oberhausen</w:t>
                          </w:r>
                          <w:r w:rsidRPr="00B64A1F">
                            <w:rPr>
                              <w:rFonts w:ascii="Open Sans" w:hAnsi="Open Sans" w:cs="Open Sans"/>
                              <w:b/>
                              <w:color w:val="404040" w:themeColor="text1" w:themeTint="BF"/>
                              <w:spacing w:val="14"/>
                              <w:sz w:val="15"/>
                            </w:rPr>
                            <w:t xml:space="preserve"> </w:t>
                          </w:r>
                          <w:r w:rsidRPr="00501E4C">
                            <w:rPr>
                              <w:rFonts w:ascii="Open Sans" w:hAnsi="Open Sans" w:cs="Open Sans"/>
                              <w:color w:val="404040" w:themeColor="text1" w:themeTint="BF"/>
                              <w:sz w:val="13"/>
                            </w:rPr>
                            <w:t>Geschäftsführung:</w:t>
                          </w:r>
                          <w:r w:rsidRPr="00501E4C">
                            <w:rPr>
                              <w:rFonts w:ascii="Open Sans" w:hAnsi="Open Sans" w:cs="Open Sans"/>
                              <w:color w:val="404040" w:themeColor="text1" w:themeTint="BF"/>
                              <w:spacing w:val="-9"/>
                              <w:sz w:val="13"/>
                            </w:rPr>
                            <w:t xml:space="preserve"> </w:t>
                          </w:r>
                          <w:r w:rsidRPr="00501E4C">
                            <w:rPr>
                              <w:rFonts w:ascii="Open Sans" w:hAnsi="Open Sans" w:cs="Open Sans"/>
                              <w:color w:val="404040" w:themeColor="text1" w:themeTint="BF"/>
                              <w:sz w:val="13"/>
                            </w:rPr>
                            <w:t>Gerwin</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Geisel</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(Vors.),</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Martin</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Potjans</w:t>
                          </w:r>
                          <w:r w:rsidRPr="00501E4C">
                            <w:rPr>
                              <w:rFonts w:ascii="Open Sans" w:hAnsi="Open Sans" w:cs="Open Sans"/>
                              <w:color w:val="404040" w:themeColor="text1" w:themeTint="BF"/>
                              <w:spacing w:val="-9"/>
                              <w:sz w:val="13"/>
                            </w:rPr>
                            <w:t xml:space="preserve"> </w:t>
                          </w:r>
                          <w:r w:rsidRPr="00501E4C">
                            <w:rPr>
                              <w:rFonts w:ascii="Open Sans" w:hAnsi="Open Sans" w:cs="Open Sans"/>
                              <w:color w:val="404040" w:themeColor="text1" w:themeTint="BF"/>
                              <w:spacing w:val="-2"/>
                              <w:sz w:val="13"/>
                            </w:rPr>
                            <w:t>(CFO)</w:t>
                          </w:r>
                        </w:p>
                        <w:p w14:paraId="2873CF77" w14:textId="77777777" w:rsidR="00B64A1F" w:rsidRPr="00501E4C" w:rsidRDefault="00B64A1F" w:rsidP="00B64A1F">
                          <w:pPr>
                            <w:spacing w:before="57"/>
                            <w:rPr>
                              <w:rFonts w:ascii="Open Sans" w:hAnsi="Open Sans" w:cs="Open Sans"/>
                              <w:color w:val="404040" w:themeColor="text1" w:themeTint="BF"/>
                              <w:sz w:val="13"/>
                              <w:szCs w:val="13"/>
                            </w:rPr>
                          </w:pPr>
                          <w:r w:rsidRPr="00501E4C">
                            <w:rPr>
                              <w:rFonts w:ascii="Open Sans" w:hAnsi="Open Sans" w:cs="Open Sans"/>
                              <w:color w:val="404040" w:themeColor="text1" w:themeTint="BF"/>
                              <w:w w:val="90"/>
                              <w:sz w:val="13"/>
                              <w:szCs w:val="13"/>
                            </w:rPr>
                            <w:t>USt-Nr./VAT</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ID:</w:t>
                          </w:r>
                          <w:r w:rsidRPr="00501E4C">
                            <w:rPr>
                              <w:rFonts w:ascii="Open Sans" w:hAnsi="Open Sans" w:cs="Open Sans"/>
                              <w:color w:val="404040" w:themeColor="text1" w:themeTint="BF"/>
                              <w:spacing w:val="1"/>
                              <w:sz w:val="13"/>
                              <w:szCs w:val="13"/>
                            </w:rPr>
                            <w:t xml:space="preserve"> </w:t>
                          </w:r>
                          <w:r w:rsidRPr="00501E4C">
                            <w:rPr>
                              <w:rFonts w:ascii="Open Sans" w:hAnsi="Open Sans" w:cs="Open Sans"/>
                              <w:color w:val="404040" w:themeColor="text1" w:themeTint="BF"/>
                              <w:w w:val="90"/>
                              <w:sz w:val="13"/>
                              <w:szCs w:val="13"/>
                            </w:rPr>
                            <w:t xml:space="preserve">DE271003070 </w:t>
                          </w:r>
                          <w:r w:rsidRPr="00501E4C">
                            <w:rPr>
                              <w:rFonts w:cs="Arial"/>
                              <w:color w:val="A6A6A6" w:themeColor="background1" w:themeShade="A6"/>
                              <w:w w:val="90"/>
                              <w:sz w:val="13"/>
                              <w:szCs w:val="13"/>
                            </w:rPr>
                            <w:t>▪</w:t>
                          </w:r>
                          <w:r w:rsidRPr="00501E4C">
                            <w:rPr>
                              <w:rFonts w:ascii="Open Sans" w:hAnsi="Open Sans" w:cs="Open Sans"/>
                              <w:color w:val="404040" w:themeColor="text1" w:themeTint="BF"/>
                              <w:w w:val="90"/>
                              <w:sz w:val="13"/>
                              <w:szCs w:val="13"/>
                            </w:rPr>
                            <w:t xml:space="preserve"> St.-Nr.:</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 xml:space="preserve">5124/5736/3365 </w:t>
                          </w:r>
                          <w:r w:rsidRPr="00501E4C">
                            <w:rPr>
                              <w:rFonts w:cs="Arial"/>
                              <w:color w:val="A6A6A6" w:themeColor="background1" w:themeShade="A6"/>
                              <w:spacing w:val="77"/>
                              <w:sz w:val="13"/>
                              <w:szCs w:val="13"/>
                            </w:rPr>
                            <w:t>▪</w:t>
                          </w:r>
                          <w:r w:rsidRPr="00501E4C">
                            <w:rPr>
                              <w:rFonts w:ascii="Open Sans" w:hAnsi="Open Sans" w:cs="Open Sans"/>
                              <w:color w:val="404040" w:themeColor="text1" w:themeTint="BF"/>
                              <w:w w:val="90"/>
                              <w:sz w:val="13"/>
                              <w:szCs w:val="13"/>
                            </w:rPr>
                            <w:t>HRB</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 xml:space="preserve">27723 </w:t>
                          </w:r>
                          <w:r w:rsidRPr="00501E4C">
                            <w:rPr>
                              <w:rFonts w:cs="Arial"/>
                              <w:color w:val="A6A6A6" w:themeColor="background1" w:themeShade="A6"/>
                              <w:w w:val="90"/>
                              <w:sz w:val="13"/>
                              <w:szCs w:val="13"/>
                            </w:rPr>
                            <w:t>▪</w:t>
                          </w:r>
                          <w:r w:rsidRPr="00501E4C">
                            <w:rPr>
                              <w:rFonts w:ascii="Open Sans" w:hAnsi="Open Sans" w:cs="Open Sans"/>
                              <w:color w:val="404040" w:themeColor="text1" w:themeTint="BF"/>
                              <w:w w:val="90"/>
                              <w:sz w:val="13"/>
                              <w:szCs w:val="13"/>
                            </w:rPr>
                            <w:t xml:space="preserve"> AG</w:t>
                          </w:r>
                          <w:r w:rsidRPr="00501E4C">
                            <w:rPr>
                              <w:rFonts w:ascii="Open Sans" w:hAnsi="Open Sans" w:cs="Open Sans"/>
                              <w:color w:val="404040" w:themeColor="text1" w:themeTint="BF"/>
                              <w:spacing w:val="1"/>
                              <w:sz w:val="13"/>
                              <w:szCs w:val="13"/>
                            </w:rPr>
                            <w:t xml:space="preserve"> </w:t>
                          </w:r>
                          <w:r w:rsidRPr="00501E4C">
                            <w:rPr>
                              <w:rFonts w:ascii="Open Sans" w:hAnsi="Open Sans" w:cs="Open Sans"/>
                              <w:color w:val="404040" w:themeColor="text1" w:themeTint="BF"/>
                              <w:spacing w:val="-2"/>
                              <w:w w:val="90"/>
                              <w:sz w:val="13"/>
                              <w:szCs w:val="13"/>
                            </w:rPr>
                            <w:t>Duisburg</w:t>
                          </w:r>
                        </w:p>
                        <w:p w14:paraId="7DEAD4A7" w14:textId="77777777" w:rsidR="00A3225A" w:rsidRPr="00445B97" w:rsidRDefault="00A3225A" w:rsidP="00A3225A">
                          <w:pPr>
                            <w:spacing w:before="57"/>
                            <w:rPr>
                              <w:rFonts w:ascii="Open Sans" w:hAnsi="Open Sans" w:cs="Open Sans"/>
                              <w:color w:val="404040" w:themeColor="text1" w:themeTint="BF"/>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DC240A" id="_x0000_t202" coordsize="21600,21600" o:spt="202" path="m,l,21600r21600,l21600,xe">
              <v:stroke joinstyle="miter"/>
              <v:path gradientshapeok="t" o:connecttype="rect"/>
            </v:shapetype>
            <v:shape id="Textfeld 2" o:spid="_x0000_s1027" type="#_x0000_t202" style="position:absolute;margin-left:35.5pt;margin-top:773pt;width:478.5pt;height:110.6pt;z-index:251657728;visibility:visible;mso-wrap-style:square;mso-width-percent:0;mso-height-percent:200;mso-wrap-distance-left:9pt;mso-wrap-distance-top:3.6pt;mso-wrap-distance-right:9pt;mso-wrap-distance-bottom:3.6pt;mso-position-horizontal:absolute;mso-position-horizontal-relative:page;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" strokecolor="white [3212]">
              <v:textbox style="mso-fit-shape-to-text:t">
                <w:txbxContent>
                  <w:p w14:paraId="39AA6A49" w14:textId="77777777" w:rsidR="00B64A1F" w:rsidRPr="00B64A1F" w:rsidRDefault="00B64A1F" w:rsidP="00B64A1F">
                    <w:pPr>
                      <w:tabs>
                        <w:tab w:val="left" w:pos="2679"/>
                        <w:tab w:val="left" w:pos="5173"/>
                        <w:tab w:val="right" w:pos="10347"/>
                      </w:tabs>
                      <w:spacing w:before="19"/>
                      <w:rPr>
                        <w:rFonts w:ascii="Open Sans" w:hAnsi="Open Sans" w:cs="Open Sans"/>
                        <w:color w:val="404040" w:themeColor="text1" w:themeTint="BF"/>
                        <w:sz w:val="15"/>
                      </w:rPr>
                    </w:pPr>
                    <w:r w:rsidRPr="00B64A1F">
                      <w:rPr>
                        <w:rFonts w:ascii="Open Sans" w:hAnsi="Open Sans" w:cs="Open Sans"/>
                        <w:color w:val="404040" w:themeColor="text1" w:themeTint="BF"/>
                        <w:spacing w:val="6"/>
                        <w:sz w:val="15"/>
                      </w:rPr>
                      <w:t>BANKKVERBINDUNG:</w:t>
                    </w:r>
                    <w:r w:rsidRPr="00B64A1F">
                      <w:rPr>
                        <w:rFonts w:ascii="Open Sans" w:hAnsi="Open Sans" w:cs="Open Sans"/>
                        <w:color w:val="404040" w:themeColor="text1" w:themeTint="BF"/>
                        <w:spacing w:val="26"/>
                        <w:sz w:val="15"/>
                      </w:rPr>
                      <w:t xml:space="preserve"> </w:t>
                    </w:r>
                    <w:proofErr w:type="gramStart"/>
                    <w:r w:rsidRPr="00B64A1F">
                      <w:rPr>
                        <w:rFonts w:ascii="Open Sans" w:hAnsi="Open Sans" w:cs="Open Sans"/>
                        <w:color w:val="404040" w:themeColor="text1" w:themeTint="BF"/>
                        <w:spacing w:val="-2"/>
                        <w:sz w:val="15"/>
                      </w:rPr>
                      <w:t xml:space="preserve">Commerzbank  </w:t>
                    </w:r>
                    <w:r w:rsidRPr="00B64A1F">
                      <w:rPr>
                        <w:rFonts w:cs="Arial"/>
                        <w:color w:val="A6A6A6" w:themeColor="background1" w:themeShade="A6"/>
                        <w:sz w:val="15"/>
                      </w:rPr>
                      <w:t>▪</w:t>
                    </w:r>
                    <w:proofErr w:type="gramEnd"/>
                    <w:r w:rsidRPr="00B64A1F">
                      <w:rPr>
                        <w:rFonts w:ascii="Open Sans" w:hAnsi="Open Sans" w:cs="Open Sans"/>
                        <w:color w:val="A6A6A6" w:themeColor="background1" w:themeShade="A6"/>
                        <w:sz w:val="15"/>
                      </w:rPr>
                      <w:t xml:space="preserve"> </w:t>
                    </w:r>
                    <w:r w:rsidRPr="00B64A1F">
                      <w:rPr>
                        <w:rFonts w:ascii="Open Sans" w:hAnsi="Open Sans" w:cs="Open Sans"/>
                        <w:color w:val="404040" w:themeColor="text1" w:themeTint="BF"/>
                        <w:sz w:val="15"/>
                      </w:rPr>
                      <w:t xml:space="preserve"> IBAN:</w:t>
                    </w:r>
                    <w:r w:rsidRPr="00B64A1F">
                      <w:rPr>
                        <w:rFonts w:ascii="Open Sans" w:hAnsi="Open Sans" w:cs="Open Sans"/>
                        <w:color w:val="404040" w:themeColor="text1" w:themeTint="BF"/>
                        <w:spacing w:val="21"/>
                        <w:sz w:val="15"/>
                      </w:rPr>
                      <w:t xml:space="preserve"> </w:t>
                    </w:r>
                    <w:r w:rsidRPr="00B64A1F">
                      <w:rPr>
                        <w:rFonts w:ascii="Open Sans" w:hAnsi="Open Sans" w:cs="Open Sans"/>
                        <w:color w:val="404040" w:themeColor="text1" w:themeTint="BF"/>
                        <w:spacing w:val="-2"/>
                        <w:sz w:val="15"/>
                      </w:rPr>
                      <w:t>DE</w:t>
                    </w:r>
                    <w:proofErr w:type="gramStart"/>
                    <w:r w:rsidRPr="00B64A1F">
                      <w:rPr>
                        <w:rFonts w:ascii="Open Sans" w:hAnsi="Open Sans" w:cs="Open Sans"/>
                        <w:color w:val="404040" w:themeColor="text1" w:themeTint="BF"/>
                        <w:spacing w:val="-2"/>
                        <w:sz w:val="15"/>
                      </w:rPr>
                      <w:t xml:space="preserve">28700400410213428600  </w:t>
                    </w:r>
                    <w:r w:rsidRPr="00B64A1F">
                      <w:rPr>
                        <w:rFonts w:cs="Arial"/>
                        <w:color w:val="A6A6A6" w:themeColor="background1" w:themeShade="A6"/>
                        <w:sz w:val="15"/>
                      </w:rPr>
                      <w:t>▪</w:t>
                    </w:r>
                    <w:proofErr w:type="gramEnd"/>
                    <w:r w:rsidRPr="00B64A1F">
                      <w:rPr>
                        <w:rFonts w:ascii="Open Sans" w:hAnsi="Open Sans" w:cs="Open Sans"/>
                        <w:color w:val="404040" w:themeColor="text1" w:themeTint="BF"/>
                        <w:sz w:val="15"/>
                      </w:rPr>
                      <w:t xml:space="preserve">  BIC:</w:t>
                    </w:r>
                    <w:r w:rsidRPr="00B64A1F">
                      <w:rPr>
                        <w:rFonts w:ascii="Open Sans" w:hAnsi="Open Sans" w:cs="Open Sans"/>
                        <w:color w:val="404040" w:themeColor="text1" w:themeTint="BF"/>
                        <w:spacing w:val="-10"/>
                        <w:sz w:val="15"/>
                      </w:rPr>
                      <w:t xml:space="preserve"> </w:t>
                    </w:r>
                    <w:r w:rsidRPr="00B64A1F">
                      <w:rPr>
                        <w:rFonts w:ascii="Open Sans" w:hAnsi="Open Sans" w:cs="Open Sans"/>
                        <w:color w:val="404040" w:themeColor="text1" w:themeTint="BF"/>
                        <w:spacing w:val="-2"/>
                        <w:sz w:val="15"/>
                      </w:rPr>
                      <w:t>COBADEFFXXX</w:t>
                    </w:r>
                    <w:r w:rsidRPr="00B64A1F">
                      <w:rPr>
                        <w:rFonts w:ascii="Open Sans" w:hAnsi="Open Sans" w:cs="Open Sans"/>
                        <w:color w:val="404040" w:themeColor="text1" w:themeTint="BF"/>
                        <w:spacing w:val="-2"/>
                        <w:sz w:val="15"/>
                      </w:rPr>
                      <w:tab/>
                    </w:r>
                  </w:p>
                  <w:p w14:paraId="59BC50C7" w14:textId="77777777" w:rsidR="00B64A1F" w:rsidRPr="00B64A1F" w:rsidRDefault="00B64A1F" w:rsidP="00B64A1F">
                    <w:pPr>
                      <w:tabs>
                        <w:tab w:val="left" w:pos="2679"/>
                        <w:tab w:val="left" w:pos="5173"/>
                        <w:tab w:val="right" w:pos="10347"/>
                      </w:tabs>
                      <w:spacing w:before="19"/>
                      <w:rPr>
                        <w:rFonts w:ascii="Open Sans" w:hAnsi="Open Sans" w:cs="Open Sans"/>
                        <w:color w:val="404040" w:themeColor="text1" w:themeTint="BF"/>
                        <w:sz w:val="15"/>
                      </w:rPr>
                    </w:pPr>
                    <w:r w:rsidRPr="00B64A1F">
                      <w:rPr>
                        <w:rFonts w:ascii="Open Sans" w:hAnsi="Open Sans" w:cs="Open Sans"/>
                        <w:b/>
                        <w:color w:val="404040" w:themeColor="text1" w:themeTint="BF"/>
                        <w:sz w:val="15"/>
                      </w:rPr>
                      <w:t>SITECH</w:t>
                    </w:r>
                    <w:r w:rsidRPr="00B64A1F">
                      <w:rPr>
                        <w:rFonts w:ascii="Open Sans" w:hAnsi="Open Sans" w:cs="Open Sans"/>
                        <w:b/>
                        <w:color w:val="404040" w:themeColor="text1" w:themeTint="BF"/>
                        <w:spacing w:val="-12"/>
                        <w:sz w:val="15"/>
                      </w:rPr>
                      <w:t xml:space="preserve"> </w:t>
                    </w:r>
                    <w:r w:rsidRPr="00B64A1F">
                      <w:rPr>
                        <w:rFonts w:ascii="Open Sans" w:hAnsi="Open Sans" w:cs="Open Sans"/>
                        <w:b/>
                        <w:color w:val="404040" w:themeColor="text1" w:themeTint="BF"/>
                        <w:sz w:val="15"/>
                      </w:rPr>
                      <w:t>Deutschland</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 xml:space="preserve">GmbH </w:t>
                    </w:r>
                    <w:r w:rsidRPr="00B64A1F">
                      <w:rPr>
                        <w:rFonts w:cs="Arial"/>
                        <w:color w:val="A6A6A6" w:themeColor="background1" w:themeShade="A6"/>
                        <w:sz w:val="15"/>
                      </w:rPr>
                      <w:t>▪</w:t>
                    </w:r>
                    <w:r w:rsidRPr="00B64A1F">
                      <w:rPr>
                        <w:rFonts w:ascii="Open Sans" w:hAnsi="Open Sans" w:cs="Open Sans"/>
                        <w:color w:val="404040" w:themeColor="text1" w:themeTint="BF"/>
                        <w:sz w:val="15"/>
                      </w:rPr>
                      <w:t xml:space="preserve"> </w:t>
                    </w:r>
                    <w:r w:rsidRPr="00B64A1F">
                      <w:rPr>
                        <w:rFonts w:ascii="Open Sans" w:hAnsi="Open Sans" w:cs="Open Sans"/>
                        <w:b/>
                        <w:color w:val="404040" w:themeColor="text1" w:themeTint="BF"/>
                        <w:sz w:val="15"/>
                      </w:rPr>
                      <w:t>Zum</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Aquarium</w:t>
                    </w:r>
                    <w:r w:rsidRPr="00B64A1F">
                      <w:rPr>
                        <w:rFonts w:ascii="Open Sans" w:hAnsi="Open Sans" w:cs="Open Sans"/>
                        <w:b/>
                        <w:color w:val="404040" w:themeColor="text1" w:themeTint="BF"/>
                        <w:spacing w:val="-10"/>
                        <w:sz w:val="15"/>
                      </w:rPr>
                      <w:t xml:space="preserve"> </w:t>
                    </w:r>
                    <w:r w:rsidRPr="00B64A1F">
                      <w:rPr>
                        <w:rFonts w:ascii="Open Sans" w:hAnsi="Open Sans" w:cs="Open Sans"/>
                        <w:b/>
                        <w:color w:val="404040" w:themeColor="text1" w:themeTint="BF"/>
                        <w:sz w:val="15"/>
                      </w:rPr>
                      <w:t xml:space="preserve">6a </w:t>
                    </w:r>
                    <w:r w:rsidRPr="00B64A1F">
                      <w:rPr>
                        <w:rFonts w:cs="Arial"/>
                        <w:b/>
                        <w:color w:val="A6A6A6" w:themeColor="background1" w:themeShade="A6"/>
                        <w:sz w:val="15"/>
                      </w:rPr>
                      <w:t>▪</w:t>
                    </w:r>
                    <w:r w:rsidRPr="00B64A1F">
                      <w:rPr>
                        <w:rFonts w:ascii="Open Sans" w:hAnsi="Open Sans" w:cs="Open Sans"/>
                        <w:b/>
                        <w:color w:val="404040" w:themeColor="text1" w:themeTint="BF"/>
                        <w:sz w:val="15"/>
                      </w:rPr>
                      <w:t xml:space="preserve"> 46047</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Oberhausen</w:t>
                    </w:r>
                    <w:r w:rsidRPr="00B64A1F">
                      <w:rPr>
                        <w:rFonts w:ascii="Open Sans" w:hAnsi="Open Sans" w:cs="Open Sans"/>
                        <w:b/>
                        <w:color w:val="404040" w:themeColor="text1" w:themeTint="BF"/>
                        <w:spacing w:val="14"/>
                        <w:sz w:val="15"/>
                      </w:rPr>
                      <w:t xml:space="preserve"> </w:t>
                    </w:r>
                    <w:r w:rsidRPr="00501E4C">
                      <w:rPr>
                        <w:rFonts w:ascii="Open Sans" w:hAnsi="Open Sans" w:cs="Open Sans"/>
                        <w:color w:val="404040" w:themeColor="text1" w:themeTint="BF"/>
                        <w:sz w:val="13"/>
                      </w:rPr>
                      <w:t>Geschäftsführung:</w:t>
                    </w:r>
                    <w:r w:rsidRPr="00501E4C">
                      <w:rPr>
                        <w:rFonts w:ascii="Open Sans" w:hAnsi="Open Sans" w:cs="Open Sans"/>
                        <w:color w:val="404040" w:themeColor="text1" w:themeTint="BF"/>
                        <w:spacing w:val="-9"/>
                        <w:sz w:val="13"/>
                      </w:rPr>
                      <w:t xml:space="preserve"> </w:t>
                    </w:r>
                    <w:r w:rsidRPr="00501E4C">
                      <w:rPr>
                        <w:rFonts w:ascii="Open Sans" w:hAnsi="Open Sans" w:cs="Open Sans"/>
                        <w:color w:val="404040" w:themeColor="text1" w:themeTint="BF"/>
                        <w:sz w:val="13"/>
                      </w:rPr>
                      <w:t>Gerwin</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Geisel</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(Vors.),</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Martin</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Potjans</w:t>
                    </w:r>
                    <w:r w:rsidRPr="00501E4C">
                      <w:rPr>
                        <w:rFonts w:ascii="Open Sans" w:hAnsi="Open Sans" w:cs="Open Sans"/>
                        <w:color w:val="404040" w:themeColor="text1" w:themeTint="BF"/>
                        <w:spacing w:val="-9"/>
                        <w:sz w:val="13"/>
                      </w:rPr>
                      <w:t xml:space="preserve"> </w:t>
                    </w:r>
                    <w:r w:rsidRPr="00501E4C">
                      <w:rPr>
                        <w:rFonts w:ascii="Open Sans" w:hAnsi="Open Sans" w:cs="Open Sans"/>
                        <w:color w:val="404040" w:themeColor="text1" w:themeTint="BF"/>
                        <w:spacing w:val="-2"/>
                        <w:sz w:val="13"/>
                      </w:rPr>
                      <w:t>(CFO)</w:t>
                    </w:r>
                  </w:p>
                  <w:p w14:paraId="2873CF77" w14:textId="77777777" w:rsidR="00B64A1F" w:rsidRPr="00501E4C" w:rsidRDefault="00B64A1F" w:rsidP="00B64A1F">
                    <w:pPr>
                      <w:spacing w:before="57"/>
                      <w:rPr>
                        <w:rFonts w:ascii="Open Sans" w:hAnsi="Open Sans" w:cs="Open Sans"/>
                        <w:color w:val="404040" w:themeColor="text1" w:themeTint="BF"/>
                        <w:sz w:val="13"/>
                        <w:szCs w:val="13"/>
                      </w:rPr>
                    </w:pPr>
                    <w:r w:rsidRPr="00501E4C">
                      <w:rPr>
                        <w:rFonts w:ascii="Open Sans" w:hAnsi="Open Sans" w:cs="Open Sans"/>
                        <w:color w:val="404040" w:themeColor="text1" w:themeTint="BF"/>
                        <w:w w:val="90"/>
                        <w:sz w:val="13"/>
                        <w:szCs w:val="13"/>
                      </w:rPr>
                      <w:t>USt-Nr./VAT</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ID:</w:t>
                    </w:r>
                    <w:r w:rsidRPr="00501E4C">
                      <w:rPr>
                        <w:rFonts w:ascii="Open Sans" w:hAnsi="Open Sans" w:cs="Open Sans"/>
                        <w:color w:val="404040" w:themeColor="text1" w:themeTint="BF"/>
                        <w:spacing w:val="1"/>
                        <w:sz w:val="13"/>
                        <w:szCs w:val="13"/>
                      </w:rPr>
                      <w:t xml:space="preserve"> </w:t>
                    </w:r>
                    <w:r w:rsidRPr="00501E4C">
                      <w:rPr>
                        <w:rFonts w:ascii="Open Sans" w:hAnsi="Open Sans" w:cs="Open Sans"/>
                        <w:color w:val="404040" w:themeColor="text1" w:themeTint="BF"/>
                        <w:w w:val="90"/>
                        <w:sz w:val="13"/>
                        <w:szCs w:val="13"/>
                      </w:rPr>
                      <w:t xml:space="preserve">DE271003070 </w:t>
                    </w:r>
                    <w:r w:rsidRPr="00501E4C">
                      <w:rPr>
                        <w:rFonts w:cs="Arial"/>
                        <w:color w:val="A6A6A6" w:themeColor="background1" w:themeShade="A6"/>
                        <w:w w:val="90"/>
                        <w:sz w:val="13"/>
                        <w:szCs w:val="13"/>
                      </w:rPr>
                      <w:t>▪</w:t>
                    </w:r>
                    <w:r w:rsidRPr="00501E4C">
                      <w:rPr>
                        <w:rFonts w:ascii="Open Sans" w:hAnsi="Open Sans" w:cs="Open Sans"/>
                        <w:color w:val="404040" w:themeColor="text1" w:themeTint="BF"/>
                        <w:w w:val="90"/>
                        <w:sz w:val="13"/>
                        <w:szCs w:val="13"/>
                      </w:rPr>
                      <w:t xml:space="preserve"> St.-Nr.:</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 xml:space="preserve">5124/5736/3365 </w:t>
                    </w:r>
                    <w:r w:rsidRPr="00501E4C">
                      <w:rPr>
                        <w:rFonts w:cs="Arial"/>
                        <w:color w:val="A6A6A6" w:themeColor="background1" w:themeShade="A6"/>
                        <w:spacing w:val="77"/>
                        <w:sz w:val="13"/>
                        <w:szCs w:val="13"/>
                      </w:rPr>
                      <w:t>▪</w:t>
                    </w:r>
                    <w:r w:rsidRPr="00501E4C">
                      <w:rPr>
                        <w:rFonts w:ascii="Open Sans" w:hAnsi="Open Sans" w:cs="Open Sans"/>
                        <w:color w:val="404040" w:themeColor="text1" w:themeTint="BF"/>
                        <w:w w:val="90"/>
                        <w:sz w:val="13"/>
                        <w:szCs w:val="13"/>
                      </w:rPr>
                      <w:t>HRB</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 xml:space="preserve">27723 </w:t>
                    </w:r>
                    <w:r w:rsidRPr="00501E4C">
                      <w:rPr>
                        <w:rFonts w:cs="Arial"/>
                        <w:color w:val="A6A6A6" w:themeColor="background1" w:themeShade="A6"/>
                        <w:w w:val="90"/>
                        <w:sz w:val="13"/>
                        <w:szCs w:val="13"/>
                      </w:rPr>
                      <w:t>▪</w:t>
                    </w:r>
                    <w:r w:rsidRPr="00501E4C">
                      <w:rPr>
                        <w:rFonts w:ascii="Open Sans" w:hAnsi="Open Sans" w:cs="Open Sans"/>
                        <w:color w:val="404040" w:themeColor="text1" w:themeTint="BF"/>
                        <w:w w:val="90"/>
                        <w:sz w:val="13"/>
                        <w:szCs w:val="13"/>
                      </w:rPr>
                      <w:t xml:space="preserve"> AG</w:t>
                    </w:r>
                    <w:r w:rsidRPr="00501E4C">
                      <w:rPr>
                        <w:rFonts w:ascii="Open Sans" w:hAnsi="Open Sans" w:cs="Open Sans"/>
                        <w:color w:val="404040" w:themeColor="text1" w:themeTint="BF"/>
                        <w:spacing w:val="1"/>
                        <w:sz w:val="13"/>
                        <w:szCs w:val="13"/>
                      </w:rPr>
                      <w:t xml:space="preserve"> </w:t>
                    </w:r>
                    <w:r w:rsidRPr="00501E4C">
                      <w:rPr>
                        <w:rFonts w:ascii="Open Sans" w:hAnsi="Open Sans" w:cs="Open Sans"/>
                        <w:color w:val="404040" w:themeColor="text1" w:themeTint="BF"/>
                        <w:spacing w:val="-2"/>
                        <w:w w:val="90"/>
                        <w:sz w:val="13"/>
                        <w:szCs w:val="13"/>
                      </w:rPr>
                      <w:t>Duisburg</w:t>
                    </w:r>
                  </w:p>
                  <w:p w14:paraId="7DEAD4A7" w14:textId="77777777" w:rsidR="00A3225A" w:rsidRPr="00445B97" w:rsidRDefault="00A3225A" w:rsidP="00A3225A">
                    <w:pPr>
                      <w:spacing w:before="57"/>
                      <w:rPr>
                        <w:rFonts w:ascii="Open Sans" w:hAnsi="Open Sans" w:cs="Open Sans"/>
                        <w:color w:val="404040" w:themeColor="text1" w:themeTint="BF"/>
                        <w:sz w:val="16"/>
                        <w:szCs w:val="16"/>
                      </w:rPr>
                    </w:pPr>
                  </w:p>
                </w:txbxContent>
              </v:textbox>
              <w10:wrap type="square"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130E" w14:textId="77777777" w:rsidR="00673076" w:rsidRDefault="00A85693" w:rsidP="00CA75DE">
    <w:pPr>
      <w:tabs>
        <w:tab w:val="left" w:pos="2679"/>
        <w:tab w:val="left" w:pos="5173"/>
        <w:tab w:val="right" w:pos="10347"/>
      </w:tabs>
      <w:spacing w:before="19"/>
      <w:rPr>
        <w:sz w:val="12"/>
      </w:rPr>
    </w:pPr>
    <w:r w:rsidRPr="00CA75DE">
      <w:rPr>
        <w:b/>
        <w:noProof/>
        <w:color w:val="58595B"/>
        <w:sz w:val="15"/>
      </w:rPr>
      <mc:AlternateContent>
        <mc:Choice Requires="wps">
          <w:drawing>
            <wp:anchor distT="45720" distB="45720" distL="114300" distR="114300" simplePos="0" relativeHeight="251646464" behindDoc="0" locked="0" layoutInCell="1" allowOverlap="1" wp14:anchorId="6BC816E9" wp14:editId="7623D79C">
              <wp:simplePos x="0" y="0"/>
              <wp:positionH relativeFrom="page">
                <wp:posOffset>450215</wp:posOffset>
              </wp:positionH>
              <wp:positionV relativeFrom="page">
                <wp:posOffset>9818370</wp:posOffset>
              </wp:positionV>
              <wp:extent cx="5738400" cy="1404620"/>
              <wp:effectExtent l="0" t="0" r="15240" b="17145"/>
              <wp:wrapSquare wrapText="bothSides"/>
              <wp:docPr id="83399270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00" cy="1404620"/>
                      </a:xfrm>
                      <a:prstGeom prst="rect">
                        <a:avLst/>
                      </a:prstGeom>
                      <a:solidFill>
                        <a:srgbClr val="FFFFFF"/>
                      </a:solidFill>
                      <a:ln w="9525">
                        <a:solidFill>
                          <a:schemeClr val="bg1"/>
                        </a:solidFill>
                        <a:miter lim="800000"/>
                        <a:headEnd/>
                        <a:tailEnd/>
                      </a:ln>
                    </wps:spPr>
                    <wps:txbx>
                      <w:txbxContent>
                        <w:p w14:paraId="3EB6C3EB" w14:textId="77777777" w:rsidR="00A85693" w:rsidRPr="00B64A1F" w:rsidRDefault="00A85693" w:rsidP="00A85693">
                          <w:pPr>
                            <w:tabs>
                              <w:tab w:val="left" w:pos="2679"/>
                              <w:tab w:val="left" w:pos="5173"/>
                              <w:tab w:val="right" w:pos="10347"/>
                            </w:tabs>
                            <w:spacing w:before="19"/>
                            <w:rPr>
                              <w:rFonts w:ascii="Open Sans" w:hAnsi="Open Sans" w:cs="Open Sans"/>
                              <w:color w:val="404040" w:themeColor="text1" w:themeTint="BF"/>
                              <w:sz w:val="15"/>
                            </w:rPr>
                          </w:pPr>
                          <w:r w:rsidRPr="00B64A1F">
                            <w:rPr>
                              <w:rFonts w:ascii="Open Sans" w:hAnsi="Open Sans" w:cs="Open Sans"/>
                              <w:color w:val="404040" w:themeColor="text1" w:themeTint="BF"/>
                              <w:spacing w:val="6"/>
                              <w:sz w:val="15"/>
                            </w:rPr>
                            <w:t>BANKKVERBINDUNG:</w:t>
                          </w:r>
                          <w:r w:rsidRPr="00B64A1F">
                            <w:rPr>
                              <w:rFonts w:ascii="Open Sans" w:hAnsi="Open Sans" w:cs="Open Sans"/>
                              <w:color w:val="404040" w:themeColor="text1" w:themeTint="BF"/>
                              <w:spacing w:val="26"/>
                              <w:sz w:val="15"/>
                            </w:rPr>
                            <w:t xml:space="preserve"> </w:t>
                          </w:r>
                          <w:proofErr w:type="gramStart"/>
                          <w:r w:rsidRPr="00B64A1F">
                            <w:rPr>
                              <w:rFonts w:ascii="Open Sans" w:hAnsi="Open Sans" w:cs="Open Sans"/>
                              <w:color w:val="404040" w:themeColor="text1" w:themeTint="BF"/>
                              <w:spacing w:val="-2"/>
                              <w:sz w:val="15"/>
                            </w:rPr>
                            <w:t xml:space="preserve">Commerzbank  </w:t>
                          </w:r>
                          <w:r w:rsidRPr="00B64A1F">
                            <w:rPr>
                              <w:rFonts w:cs="Arial"/>
                              <w:color w:val="A6A6A6" w:themeColor="background1" w:themeShade="A6"/>
                              <w:sz w:val="15"/>
                            </w:rPr>
                            <w:t>▪</w:t>
                          </w:r>
                          <w:proofErr w:type="gramEnd"/>
                          <w:r w:rsidRPr="00B64A1F">
                            <w:rPr>
                              <w:rFonts w:ascii="Open Sans" w:hAnsi="Open Sans" w:cs="Open Sans"/>
                              <w:color w:val="A6A6A6" w:themeColor="background1" w:themeShade="A6"/>
                              <w:sz w:val="15"/>
                            </w:rPr>
                            <w:t xml:space="preserve"> </w:t>
                          </w:r>
                          <w:r w:rsidRPr="00B64A1F">
                            <w:rPr>
                              <w:rFonts w:ascii="Open Sans" w:hAnsi="Open Sans" w:cs="Open Sans"/>
                              <w:color w:val="404040" w:themeColor="text1" w:themeTint="BF"/>
                              <w:sz w:val="15"/>
                            </w:rPr>
                            <w:t xml:space="preserve"> IBAN:</w:t>
                          </w:r>
                          <w:r w:rsidRPr="00B64A1F">
                            <w:rPr>
                              <w:rFonts w:ascii="Open Sans" w:hAnsi="Open Sans" w:cs="Open Sans"/>
                              <w:color w:val="404040" w:themeColor="text1" w:themeTint="BF"/>
                              <w:spacing w:val="21"/>
                              <w:sz w:val="15"/>
                            </w:rPr>
                            <w:t xml:space="preserve"> </w:t>
                          </w:r>
                          <w:r w:rsidRPr="00B64A1F">
                            <w:rPr>
                              <w:rFonts w:ascii="Open Sans" w:hAnsi="Open Sans" w:cs="Open Sans"/>
                              <w:color w:val="404040" w:themeColor="text1" w:themeTint="BF"/>
                              <w:spacing w:val="-2"/>
                              <w:sz w:val="15"/>
                            </w:rPr>
                            <w:t>DE</w:t>
                          </w:r>
                          <w:proofErr w:type="gramStart"/>
                          <w:r w:rsidRPr="00B64A1F">
                            <w:rPr>
                              <w:rFonts w:ascii="Open Sans" w:hAnsi="Open Sans" w:cs="Open Sans"/>
                              <w:color w:val="404040" w:themeColor="text1" w:themeTint="BF"/>
                              <w:spacing w:val="-2"/>
                              <w:sz w:val="15"/>
                            </w:rPr>
                            <w:t xml:space="preserve">28700400410213428600  </w:t>
                          </w:r>
                          <w:r w:rsidRPr="00B64A1F">
                            <w:rPr>
                              <w:rFonts w:cs="Arial"/>
                              <w:color w:val="A6A6A6" w:themeColor="background1" w:themeShade="A6"/>
                              <w:sz w:val="15"/>
                            </w:rPr>
                            <w:t>▪</w:t>
                          </w:r>
                          <w:proofErr w:type="gramEnd"/>
                          <w:r w:rsidRPr="00B64A1F">
                            <w:rPr>
                              <w:rFonts w:ascii="Open Sans" w:hAnsi="Open Sans" w:cs="Open Sans"/>
                              <w:color w:val="404040" w:themeColor="text1" w:themeTint="BF"/>
                              <w:sz w:val="15"/>
                            </w:rPr>
                            <w:t xml:space="preserve">  BIC:</w:t>
                          </w:r>
                          <w:r w:rsidRPr="00B64A1F">
                            <w:rPr>
                              <w:rFonts w:ascii="Open Sans" w:hAnsi="Open Sans" w:cs="Open Sans"/>
                              <w:color w:val="404040" w:themeColor="text1" w:themeTint="BF"/>
                              <w:spacing w:val="-10"/>
                              <w:sz w:val="15"/>
                            </w:rPr>
                            <w:t xml:space="preserve"> </w:t>
                          </w:r>
                          <w:r w:rsidRPr="00B64A1F">
                            <w:rPr>
                              <w:rFonts w:ascii="Open Sans" w:hAnsi="Open Sans" w:cs="Open Sans"/>
                              <w:color w:val="404040" w:themeColor="text1" w:themeTint="BF"/>
                              <w:spacing w:val="-2"/>
                              <w:sz w:val="15"/>
                            </w:rPr>
                            <w:t>COBADEFFXXX</w:t>
                          </w:r>
                          <w:r w:rsidRPr="00B64A1F">
                            <w:rPr>
                              <w:rFonts w:ascii="Open Sans" w:hAnsi="Open Sans" w:cs="Open Sans"/>
                              <w:color w:val="404040" w:themeColor="text1" w:themeTint="BF"/>
                              <w:spacing w:val="-2"/>
                              <w:sz w:val="15"/>
                            </w:rPr>
                            <w:tab/>
                          </w:r>
                        </w:p>
                        <w:p w14:paraId="0486E6A4" w14:textId="77777777" w:rsidR="00A85693" w:rsidRPr="00B64A1F" w:rsidRDefault="00A85693" w:rsidP="00A85693">
                          <w:pPr>
                            <w:tabs>
                              <w:tab w:val="left" w:pos="2679"/>
                              <w:tab w:val="left" w:pos="5173"/>
                              <w:tab w:val="right" w:pos="10347"/>
                            </w:tabs>
                            <w:spacing w:before="19"/>
                            <w:rPr>
                              <w:rFonts w:ascii="Open Sans" w:hAnsi="Open Sans" w:cs="Open Sans"/>
                              <w:color w:val="404040" w:themeColor="text1" w:themeTint="BF"/>
                              <w:sz w:val="15"/>
                            </w:rPr>
                          </w:pPr>
                          <w:r w:rsidRPr="00B64A1F">
                            <w:rPr>
                              <w:rFonts w:ascii="Open Sans" w:hAnsi="Open Sans" w:cs="Open Sans"/>
                              <w:b/>
                              <w:color w:val="404040" w:themeColor="text1" w:themeTint="BF"/>
                              <w:sz w:val="15"/>
                            </w:rPr>
                            <w:t>SITECH</w:t>
                          </w:r>
                          <w:r w:rsidRPr="00B64A1F">
                            <w:rPr>
                              <w:rFonts w:ascii="Open Sans" w:hAnsi="Open Sans" w:cs="Open Sans"/>
                              <w:b/>
                              <w:color w:val="404040" w:themeColor="text1" w:themeTint="BF"/>
                              <w:spacing w:val="-12"/>
                              <w:sz w:val="15"/>
                            </w:rPr>
                            <w:t xml:space="preserve"> </w:t>
                          </w:r>
                          <w:r w:rsidRPr="00B64A1F">
                            <w:rPr>
                              <w:rFonts w:ascii="Open Sans" w:hAnsi="Open Sans" w:cs="Open Sans"/>
                              <w:b/>
                              <w:color w:val="404040" w:themeColor="text1" w:themeTint="BF"/>
                              <w:sz w:val="15"/>
                            </w:rPr>
                            <w:t>Deutschland</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 xml:space="preserve">GmbH </w:t>
                          </w:r>
                          <w:r w:rsidRPr="00B64A1F">
                            <w:rPr>
                              <w:rFonts w:cs="Arial"/>
                              <w:color w:val="A6A6A6" w:themeColor="background1" w:themeShade="A6"/>
                              <w:sz w:val="15"/>
                            </w:rPr>
                            <w:t>▪</w:t>
                          </w:r>
                          <w:r w:rsidRPr="00B64A1F">
                            <w:rPr>
                              <w:rFonts w:ascii="Open Sans" w:hAnsi="Open Sans" w:cs="Open Sans"/>
                              <w:color w:val="404040" w:themeColor="text1" w:themeTint="BF"/>
                              <w:sz w:val="15"/>
                            </w:rPr>
                            <w:t xml:space="preserve"> </w:t>
                          </w:r>
                          <w:r w:rsidRPr="00B64A1F">
                            <w:rPr>
                              <w:rFonts w:ascii="Open Sans" w:hAnsi="Open Sans" w:cs="Open Sans"/>
                              <w:b/>
                              <w:color w:val="404040" w:themeColor="text1" w:themeTint="BF"/>
                              <w:sz w:val="15"/>
                            </w:rPr>
                            <w:t>Zum</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Aquarium</w:t>
                          </w:r>
                          <w:r w:rsidRPr="00B64A1F">
                            <w:rPr>
                              <w:rFonts w:ascii="Open Sans" w:hAnsi="Open Sans" w:cs="Open Sans"/>
                              <w:b/>
                              <w:color w:val="404040" w:themeColor="text1" w:themeTint="BF"/>
                              <w:spacing w:val="-10"/>
                              <w:sz w:val="15"/>
                            </w:rPr>
                            <w:t xml:space="preserve"> </w:t>
                          </w:r>
                          <w:r w:rsidRPr="00B64A1F">
                            <w:rPr>
                              <w:rFonts w:ascii="Open Sans" w:hAnsi="Open Sans" w:cs="Open Sans"/>
                              <w:b/>
                              <w:color w:val="404040" w:themeColor="text1" w:themeTint="BF"/>
                              <w:sz w:val="15"/>
                            </w:rPr>
                            <w:t xml:space="preserve">6a </w:t>
                          </w:r>
                          <w:r w:rsidRPr="00B64A1F">
                            <w:rPr>
                              <w:rFonts w:cs="Arial"/>
                              <w:b/>
                              <w:color w:val="A6A6A6" w:themeColor="background1" w:themeShade="A6"/>
                              <w:sz w:val="15"/>
                            </w:rPr>
                            <w:t>▪</w:t>
                          </w:r>
                          <w:r w:rsidRPr="00B64A1F">
                            <w:rPr>
                              <w:rFonts w:ascii="Open Sans" w:hAnsi="Open Sans" w:cs="Open Sans"/>
                              <w:b/>
                              <w:color w:val="404040" w:themeColor="text1" w:themeTint="BF"/>
                              <w:sz w:val="15"/>
                            </w:rPr>
                            <w:t xml:space="preserve"> 46047</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Oberhausen</w:t>
                          </w:r>
                          <w:r w:rsidRPr="00B64A1F">
                            <w:rPr>
                              <w:rFonts w:ascii="Open Sans" w:hAnsi="Open Sans" w:cs="Open Sans"/>
                              <w:b/>
                              <w:color w:val="404040" w:themeColor="text1" w:themeTint="BF"/>
                              <w:spacing w:val="14"/>
                              <w:sz w:val="15"/>
                            </w:rPr>
                            <w:t xml:space="preserve"> </w:t>
                          </w:r>
                          <w:r w:rsidRPr="00501E4C">
                            <w:rPr>
                              <w:rFonts w:ascii="Open Sans" w:hAnsi="Open Sans" w:cs="Open Sans"/>
                              <w:color w:val="404040" w:themeColor="text1" w:themeTint="BF"/>
                              <w:sz w:val="13"/>
                            </w:rPr>
                            <w:t>Geschäftsführung:</w:t>
                          </w:r>
                          <w:r w:rsidRPr="00501E4C">
                            <w:rPr>
                              <w:rFonts w:ascii="Open Sans" w:hAnsi="Open Sans" w:cs="Open Sans"/>
                              <w:color w:val="404040" w:themeColor="text1" w:themeTint="BF"/>
                              <w:spacing w:val="-9"/>
                              <w:sz w:val="13"/>
                            </w:rPr>
                            <w:t xml:space="preserve"> </w:t>
                          </w:r>
                          <w:r w:rsidRPr="00501E4C">
                            <w:rPr>
                              <w:rFonts w:ascii="Open Sans" w:hAnsi="Open Sans" w:cs="Open Sans"/>
                              <w:color w:val="404040" w:themeColor="text1" w:themeTint="BF"/>
                              <w:sz w:val="13"/>
                            </w:rPr>
                            <w:t>Gerwin</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Geisel</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(Vors.),</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Martin</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Potjans</w:t>
                          </w:r>
                          <w:r w:rsidRPr="00501E4C">
                            <w:rPr>
                              <w:rFonts w:ascii="Open Sans" w:hAnsi="Open Sans" w:cs="Open Sans"/>
                              <w:color w:val="404040" w:themeColor="text1" w:themeTint="BF"/>
                              <w:spacing w:val="-9"/>
                              <w:sz w:val="13"/>
                            </w:rPr>
                            <w:t xml:space="preserve"> </w:t>
                          </w:r>
                          <w:r w:rsidRPr="00501E4C">
                            <w:rPr>
                              <w:rFonts w:ascii="Open Sans" w:hAnsi="Open Sans" w:cs="Open Sans"/>
                              <w:color w:val="404040" w:themeColor="text1" w:themeTint="BF"/>
                              <w:spacing w:val="-2"/>
                              <w:sz w:val="13"/>
                            </w:rPr>
                            <w:t>(CFO)</w:t>
                          </w:r>
                        </w:p>
                        <w:p w14:paraId="464AD401" w14:textId="77777777" w:rsidR="00A85693" w:rsidRPr="00501E4C" w:rsidRDefault="00A85693" w:rsidP="00A85693">
                          <w:pPr>
                            <w:spacing w:before="57"/>
                            <w:rPr>
                              <w:rFonts w:ascii="Open Sans" w:hAnsi="Open Sans" w:cs="Open Sans"/>
                              <w:color w:val="404040" w:themeColor="text1" w:themeTint="BF"/>
                              <w:sz w:val="13"/>
                              <w:szCs w:val="13"/>
                            </w:rPr>
                          </w:pPr>
                          <w:r w:rsidRPr="00501E4C">
                            <w:rPr>
                              <w:rFonts w:ascii="Open Sans" w:hAnsi="Open Sans" w:cs="Open Sans"/>
                              <w:color w:val="404040" w:themeColor="text1" w:themeTint="BF"/>
                              <w:w w:val="90"/>
                              <w:sz w:val="13"/>
                              <w:szCs w:val="13"/>
                            </w:rPr>
                            <w:t>USt-Nr./VAT</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ID:</w:t>
                          </w:r>
                          <w:r w:rsidRPr="00501E4C">
                            <w:rPr>
                              <w:rFonts w:ascii="Open Sans" w:hAnsi="Open Sans" w:cs="Open Sans"/>
                              <w:color w:val="404040" w:themeColor="text1" w:themeTint="BF"/>
                              <w:spacing w:val="1"/>
                              <w:sz w:val="13"/>
                              <w:szCs w:val="13"/>
                            </w:rPr>
                            <w:t xml:space="preserve"> </w:t>
                          </w:r>
                          <w:r w:rsidRPr="00501E4C">
                            <w:rPr>
                              <w:rFonts w:ascii="Open Sans" w:hAnsi="Open Sans" w:cs="Open Sans"/>
                              <w:color w:val="404040" w:themeColor="text1" w:themeTint="BF"/>
                              <w:w w:val="90"/>
                              <w:sz w:val="13"/>
                              <w:szCs w:val="13"/>
                            </w:rPr>
                            <w:t xml:space="preserve">DE271003070 </w:t>
                          </w:r>
                          <w:r w:rsidRPr="00501E4C">
                            <w:rPr>
                              <w:rFonts w:cs="Arial"/>
                              <w:color w:val="A6A6A6" w:themeColor="background1" w:themeShade="A6"/>
                              <w:w w:val="90"/>
                              <w:sz w:val="13"/>
                              <w:szCs w:val="13"/>
                            </w:rPr>
                            <w:t>▪</w:t>
                          </w:r>
                          <w:r w:rsidRPr="00501E4C">
                            <w:rPr>
                              <w:rFonts w:ascii="Open Sans" w:hAnsi="Open Sans" w:cs="Open Sans"/>
                              <w:color w:val="404040" w:themeColor="text1" w:themeTint="BF"/>
                              <w:w w:val="90"/>
                              <w:sz w:val="13"/>
                              <w:szCs w:val="13"/>
                            </w:rPr>
                            <w:t xml:space="preserve"> St.-Nr.:</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 xml:space="preserve">5124/5736/3365 </w:t>
                          </w:r>
                          <w:r w:rsidRPr="00501E4C">
                            <w:rPr>
                              <w:rFonts w:cs="Arial"/>
                              <w:color w:val="A6A6A6" w:themeColor="background1" w:themeShade="A6"/>
                              <w:spacing w:val="77"/>
                              <w:sz w:val="13"/>
                              <w:szCs w:val="13"/>
                            </w:rPr>
                            <w:t>▪</w:t>
                          </w:r>
                          <w:r w:rsidRPr="00501E4C">
                            <w:rPr>
                              <w:rFonts w:ascii="Open Sans" w:hAnsi="Open Sans" w:cs="Open Sans"/>
                              <w:color w:val="404040" w:themeColor="text1" w:themeTint="BF"/>
                              <w:w w:val="90"/>
                              <w:sz w:val="13"/>
                              <w:szCs w:val="13"/>
                            </w:rPr>
                            <w:t>HRB</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 xml:space="preserve">27723 </w:t>
                          </w:r>
                          <w:r w:rsidRPr="00501E4C">
                            <w:rPr>
                              <w:rFonts w:cs="Arial"/>
                              <w:color w:val="A6A6A6" w:themeColor="background1" w:themeShade="A6"/>
                              <w:w w:val="90"/>
                              <w:sz w:val="13"/>
                              <w:szCs w:val="13"/>
                            </w:rPr>
                            <w:t>▪</w:t>
                          </w:r>
                          <w:r w:rsidRPr="00501E4C">
                            <w:rPr>
                              <w:rFonts w:ascii="Open Sans" w:hAnsi="Open Sans" w:cs="Open Sans"/>
                              <w:color w:val="404040" w:themeColor="text1" w:themeTint="BF"/>
                              <w:w w:val="90"/>
                              <w:sz w:val="13"/>
                              <w:szCs w:val="13"/>
                            </w:rPr>
                            <w:t xml:space="preserve"> AG</w:t>
                          </w:r>
                          <w:r w:rsidRPr="00501E4C">
                            <w:rPr>
                              <w:rFonts w:ascii="Open Sans" w:hAnsi="Open Sans" w:cs="Open Sans"/>
                              <w:color w:val="404040" w:themeColor="text1" w:themeTint="BF"/>
                              <w:spacing w:val="1"/>
                              <w:sz w:val="13"/>
                              <w:szCs w:val="13"/>
                            </w:rPr>
                            <w:t xml:space="preserve"> </w:t>
                          </w:r>
                          <w:r w:rsidRPr="00501E4C">
                            <w:rPr>
                              <w:rFonts w:ascii="Open Sans" w:hAnsi="Open Sans" w:cs="Open Sans"/>
                              <w:color w:val="404040" w:themeColor="text1" w:themeTint="BF"/>
                              <w:spacing w:val="-2"/>
                              <w:w w:val="90"/>
                              <w:sz w:val="13"/>
                              <w:szCs w:val="13"/>
                            </w:rPr>
                            <w:t>Duisburg</w:t>
                          </w:r>
                        </w:p>
                        <w:p w14:paraId="3FB40D92" w14:textId="77777777" w:rsidR="00CA75DE" w:rsidRPr="00A3225A" w:rsidRDefault="00CA75DE" w:rsidP="00CA75DE">
                          <w:pPr>
                            <w:spacing w:before="57"/>
                            <w:rPr>
                              <w:rFonts w:ascii="Open Sans" w:hAnsi="Open Sans" w:cs="Open Sans"/>
                              <w:color w:val="404040" w:themeColor="text1" w:themeTint="BF"/>
                              <w:sz w:val="16"/>
                              <w:szCs w:val="16"/>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C816E9" id="_x0000_t202" coordsize="21600,21600" o:spt="202" path="m,l,21600r21600,l21600,xe">
              <v:stroke joinstyle="miter"/>
              <v:path gradientshapeok="t" o:connecttype="rect"/>
            </v:shapetype>
            <v:shape id="_x0000_s1029" type="#_x0000_t202" style="position:absolute;margin-left:35.45pt;margin-top:773.1pt;width:451.85pt;height:110.6pt;z-index:251646464;visibility:visible;mso-wrap-style:square;mso-width-percent:0;mso-height-percent:200;mso-wrap-distance-left:9pt;mso-wrap-distance-top:3.6pt;mso-wrap-distance-right:9pt;mso-wrap-distance-bottom:3.6pt;mso-position-horizontal:absolute;mso-position-horizontal-relative:page;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" strokecolor="white [3212]">
              <v:textbox style="mso-fit-shape-to-text:t">
                <w:txbxContent>
                  <w:p w14:paraId="3EB6C3EB" w14:textId="77777777" w:rsidR="00A85693" w:rsidRPr="00B64A1F" w:rsidRDefault="00A85693" w:rsidP="00A85693">
                    <w:pPr>
                      <w:tabs>
                        <w:tab w:val="left" w:pos="2679"/>
                        <w:tab w:val="left" w:pos="5173"/>
                        <w:tab w:val="right" w:pos="10347"/>
                      </w:tabs>
                      <w:spacing w:before="19"/>
                      <w:rPr>
                        <w:rFonts w:ascii="Open Sans" w:hAnsi="Open Sans" w:cs="Open Sans"/>
                        <w:color w:val="404040" w:themeColor="text1" w:themeTint="BF"/>
                        <w:sz w:val="15"/>
                      </w:rPr>
                    </w:pPr>
                    <w:r w:rsidRPr="00B64A1F">
                      <w:rPr>
                        <w:rFonts w:ascii="Open Sans" w:hAnsi="Open Sans" w:cs="Open Sans"/>
                        <w:color w:val="404040" w:themeColor="text1" w:themeTint="BF"/>
                        <w:spacing w:val="6"/>
                        <w:sz w:val="15"/>
                      </w:rPr>
                      <w:t>BANKKVERBINDUNG:</w:t>
                    </w:r>
                    <w:r w:rsidRPr="00B64A1F">
                      <w:rPr>
                        <w:rFonts w:ascii="Open Sans" w:hAnsi="Open Sans" w:cs="Open Sans"/>
                        <w:color w:val="404040" w:themeColor="text1" w:themeTint="BF"/>
                        <w:spacing w:val="26"/>
                        <w:sz w:val="15"/>
                      </w:rPr>
                      <w:t xml:space="preserve"> </w:t>
                    </w:r>
                    <w:proofErr w:type="gramStart"/>
                    <w:r w:rsidRPr="00B64A1F">
                      <w:rPr>
                        <w:rFonts w:ascii="Open Sans" w:hAnsi="Open Sans" w:cs="Open Sans"/>
                        <w:color w:val="404040" w:themeColor="text1" w:themeTint="BF"/>
                        <w:spacing w:val="-2"/>
                        <w:sz w:val="15"/>
                      </w:rPr>
                      <w:t xml:space="preserve">Commerzbank  </w:t>
                    </w:r>
                    <w:r w:rsidRPr="00B64A1F">
                      <w:rPr>
                        <w:rFonts w:cs="Arial"/>
                        <w:color w:val="A6A6A6" w:themeColor="background1" w:themeShade="A6"/>
                        <w:sz w:val="15"/>
                      </w:rPr>
                      <w:t>▪</w:t>
                    </w:r>
                    <w:proofErr w:type="gramEnd"/>
                    <w:r w:rsidRPr="00B64A1F">
                      <w:rPr>
                        <w:rFonts w:ascii="Open Sans" w:hAnsi="Open Sans" w:cs="Open Sans"/>
                        <w:color w:val="A6A6A6" w:themeColor="background1" w:themeShade="A6"/>
                        <w:sz w:val="15"/>
                      </w:rPr>
                      <w:t xml:space="preserve"> </w:t>
                    </w:r>
                    <w:r w:rsidRPr="00B64A1F">
                      <w:rPr>
                        <w:rFonts w:ascii="Open Sans" w:hAnsi="Open Sans" w:cs="Open Sans"/>
                        <w:color w:val="404040" w:themeColor="text1" w:themeTint="BF"/>
                        <w:sz w:val="15"/>
                      </w:rPr>
                      <w:t xml:space="preserve"> IBAN:</w:t>
                    </w:r>
                    <w:r w:rsidRPr="00B64A1F">
                      <w:rPr>
                        <w:rFonts w:ascii="Open Sans" w:hAnsi="Open Sans" w:cs="Open Sans"/>
                        <w:color w:val="404040" w:themeColor="text1" w:themeTint="BF"/>
                        <w:spacing w:val="21"/>
                        <w:sz w:val="15"/>
                      </w:rPr>
                      <w:t xml:space="preserve"> </w:t>
                    </w:r>
                    <w:r w:rsidRPr="00B64A1F">
                      <w:rPr>
                        <w:rFonts w:ascii="Open Sans" w:hAnsi="Open Sans" w:cs="Open Sans"/>
                        <w:color w:val="404040" w:themeColor="text1" w:themeTint="BF"/>
                        <w:spacing w:val="-2"/>
                        <w:sz w:val="15"/>
                      </w:rPr>
                      <w:t>DE</w:t>
                    </w:r>
                    <w:proofErr w:type="gramStart"/>
                    <w:r w:rsidRPr="00B64A1F">
                      <w:rPr>
                        <w:rFonts w:ascii="Open Sans" w:hAnsi="Open Sans" w:cs="Open Sans"/>
                        <w:color w:val="404040" w:themeColor="text1" w:themeTint="BF"/>
                        <w:spacing w:val="-2"/>
                        <w:sz w:val="15"/>
                      </w:rPr>
                      <w:t xml:space="preserve">28700400410213428600  </w:t>
                    </w:r>
                    <w:r w:rsidRPr="00B64A1F">
                      <w:rPr>
                        <w:rFonts w:cs="Arial"/>
                        <w:color w:val="A6A6A6" w:themeColor="background1" w:themeShade="A6"/>
                        <w:sz w:val="15"/>
                      </w:rPr>
                      <w:t>▪</w:t>
                    </w:r>
                    <w:proofErr w:type="gramEnd"/>
                    <w:r w:rsidRPr="00B64A1F">
                      <w:rPr>
                        <w:rFonts w:ascii="Open Sans" w:hAnsi="Open Sans" w:cs="Open Sans"/>
                        <w:color w:val="404040" w:themeColor="text1" w:themeTint="BF"/>
                        <w:sz w:val="15"/>
                      </w:rPr>
                      <w:t xml:space="preserve">  BIC:</w:t>
                    </w:r>
                    <w:r w:rsidRPr="00B64A1F">
                      <w:rPr>
                        <w:rFonts w:ascii="Open Sans" w:hAnsi="Open Sans" w:cs="Open Sans"/>
                        <w:color w:val="404040" w:themeColor="text1" w:themeTint="BF"/>
                        <w:spacing w:val="-10"/>
                        <w:sz w:val="15"/>
                      </w:rPr>
                      <w:t xml:space="preserve"> </w:t>
                    </w:r>
                    <w:r w:rsidRPr="00B64A1F">
                      <w:rPr>
                        <w:rFonts w:ascii="Open Sans" w:hAnsi="Open Sans" w:cs="Open Sans"/>
                        <w:color w:val="404040" w:themeColor="text1" w:themeTint="BF"/>
                        <w:spacing w:val="-2"/>
                        <w:sz w:val="15"/>
                      </w:rPr>
                      <w:t>COBADEFFXXX</w:t>
                    </w:r>
                    <w:r w:rsidRPr="00B64A1F">
                      <w:rPr>
                        <w:rFonts w:ascii="Open Sans" w:hAnsi="Open Sans" w:cs="Open Sans"/>
                        <w:color w:val="404040" w:themeColor="text1" w:themeTint="BF"/>
                        <w:spacing w:val="-2"/>
                        <w:sz w:val="15"/>
                      </w:rPr>
                      <w:tab/>
                    </w:r>
                  </w:p>
                  <w:p w14:paraId="0486E6A4" w14:textId="77777777" w:rsidR="00A85693" w:rsidRPr="00B64A1F" w:rsidRDefault="00A85693" w:rsidP="00A85693">
                    <w:pPr>
                      <w:tabs>
                        <w:tab w:val="left" w:pos="2679"/>
                        <w:tab w:val="left" w:pos="5173"/>
                        <w:tab w:val="right" w:pos="10347"/>
                      </w:tabs>
                      <w:spacing w:before="19"/>
                      <w:rPr>
                        <w:rFonts w:ascii="Open Sans" w:hAnsi="Open Sans" w:cs="Open Sans"/>
                        <w:color w:val="404040" w:themeColor="text1" w:themeTint="BF"/>
                        <w:sz w:val="15"/>
                      </w:rPr>
                    </w:pPr>
                    <w:r w:rsidRPr="00B64A1F">
                      <w:rPr>
                        <w:rFonts w:ascii="Open Sans" w:hAnsi="Open Sans" w:cs="Open Sans"/>
                        <w:b/>
                        <w:color w:val="404040" w:themeColor="text1" w:themeTint="BF"/>
                        <w:sz w:val="15"/>
                      </w:rPr>
                      <w:t>SITECH</w:t>
                    </w:r>
                    <w:r w:rsidRPr="00B64A1F">
                      <w:rPr>
                        <w:rFonts w:ascii="Open Sans" w:hAnsi="Open Sans" w:cs="Open Sans"/>
                        <w:b/>
                        <w:color w:val="404040" w:themeColor="text1" w:themeTint="BF"/>
                        <w:spacing w:val="-12"/>
                        <w:sz w:val="15"/>
                      </w:rPr>
                      <w:t xml:space="preserve"> </w:t>
                    </w:r>
                    <w:r w:rsidRPr="00B64A1F">
                      <w:rPr>
                        <w:rFonts w:ascii="Open Sans" w:hAnsi="Open Sans" w:cs="Open Sans"/>
                        <w:b/>
                        <w:color w:val="404040" w:themeColor="text1" w:themeTint="BF"/>
                        <w:sz w:val="15"/>
                      </w:rPr>
                      <w:t>Deutschland</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 xml:space="preserve">GmbH </w:t>
                    </w:r>
                    <w:r w:rsidRPr="00B64A1F">
                      <w:rPr>
                        <w:rFonts w:cs="Arial"/>
                        <w:color w:val="A6A6A6" w:themeColor="background1" w:themeShade="A6"/>
                        <w:sz w:val="15"/>
                      </w:rPr>
                      <w:t>▪</w:t>
                    </w:r>
                    <w:r w:rsidRPr="00B64A1F">
                      <w:rPr>
                        <w:rFonts w:ascii="Open Sans" w:hAnsi="Open Sans" w:cs="Open Sans"/>
                        <w:color w:val="404040" w:themeColor="text1" w:themeTint="BF"/>
                        <w:sz w:val="15"/>
                      </w:rPr>
                      <w:t xml:space="preserve"> </w:t>
                    </w:r>
                    <w:r w:rsidRPr="00B64A1F">
                      <w:rPr>
                        <w:rFonts w:ascii="Open Sans" w:hAnsi="Open Sans" w:cs="Open Sans"/>
                        <w:b/>
                        <w:color w:val="404040" w:themeColor="text1" w:themeTint="BF"/>
                        <w:sz w:val="15"/>
                      </w:rPr>
                      <w:t>Zum</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Aquarium</w:t>
                    </w:r>
                    <w:r w:rsidRPr="00B64A1F">
                      <w:rPr>
                        <w:rFonts w:ascii="Open Sans" w:hAnsi="Open Sans" w:cs="Open Sans"/>
                        <w:b/>
                        <w:color w:val="404040" w:themeColor="text1" w:themeTint="BF"/>
                        <w:spacing w:val="-10"/>
                        <w:sz w:val="15"/>
                      </w:rPr>
                      <w:t xml:space="preserve"> </w:t>
                    </w:r>
                    <w:r w:rsidRPr="00B64A1F">
                      <w:rPr>
                        <w:rFonts w:ascii="Open Sans" w:hAnsi="Open Sans" w:cs="Open Sans"/>
                        <w:b/>
                        <w:color w:val="404040" w:themeColor="text1" w:themeTint="BF"/>
                        <w:sz w:val="15"/>
                      </w:rPr>
                      <w:t xml:space="preserve">6a </w:t>
                    </w:r>
                    <w:r w:rsidRPr="00B64A1F">
                      <w:rPr>
                        <w:rFonts w:cs="Arial"/>
                        <w:b/>
                        <w:color w:val="A6A6A6" w:themeColor="background1" w:themeShade="A6"/>
                        <w:sz w:val="15"/>
                      </w:rPr>
                      <w:t>▪</w:t>
                    </w:r>
                    <w:r w:rsidRPr="00B64A1F">
                      <w:rPr>
                        <w:rFonts w:ascii="Open Sans" w:hAnsi="Open Sans" w:cs="Open Sans"/>
                        <w:b/>
                        <w:color w:val="404040" w:themeColor="text1" w:themeTint="BF"/>
                        <w:sz w:val="15"/>
                      </w:rPr>
                      <w:t xml:space="preserve"> 46047</w:t>
                    </w:r>
                    <w:r w:rsidRPr="00B64A1F">
                      <w:rPr>
                        <w:rFonts w:ascii="Open Sans" w:hAnsi="Open Sans" w:cs="Open Sans"/>
                        <w:b/>
                        <w:color w:val="404040" w:themeColor="text1" w:themeTint="BF"/>
                        <w:spacing w:val="-11"/>
                        <w:sz w:val="15"/>
                      </w:rPr>
                      <w:t xml:space="preserve"> </w:t>
                    </w:r>
                    <w:r w:rsidRPr="00B64A1F">
                      <w:rPr>
                        <w:rFonts w:ascii="Open Sans" w:hAnsi="Open Sans" w:cs="Open Sans"/>
                        <w:b/>
                        <w:color w:val="404040" w:themeColor="text1" w:themeTint="BF"/>
                        <w:sz w:val="15"/>
                      </w:rPr>
                      <w:t>Oberhausen</w:t>
                    </w:r>
                    <w:r w:rsidRPr="00B64A1F">
                      <w:rPr>
                        <w:rFonts w:ascii="Open Sans" w:hAnsi="Open Sans" w:cs="Open Sans"/>
                        <w:b/>
                        <w:color w:val="404040" w:themeColor="text1" w:themeTint="BF"/>
                        <w:spacing w:val="14"/>
                        <w:sz w:val="15"/>
                      </w:rPr>
                      <w:t xml:space="preserve"> </w:t>
                    </w:r>
                    <w:r w:rsidRPr="00501E4C">
                      <w:rPr>
                        <w:rFonts w:ascii="Open Sans" w:hAnsi="Open Sans" w:cs="Open Sans"/>
                        <w:color w:val="404040" w:themeColor="text1" w:themeTint="BF"/>
                        <w:sz w:val="13"/>
                      </w:rPr>
                      <w:t>Geschäftsführung:</w:t>
                    </w:r>
                    <w:r w:rsidRPr="00501E4C">
                      <w:rPr>
                        <w:rFonts w:ascii="Open Sans" w:hAnsi="Open Sans" w:cs="Open Sans"/>
                        <w:color w:val="404040" w:themeColor="text1" w:themeTint="BF"/>
                        <w:spacing w:val="-9"/>
                        <w:sz w:val="13"/>
                      </w:rPr>
                      <w:t xml:space="preserve"> </w:t>
                    </w:r>
                    <w:r w:rsidRPr="00501E4C">
                      <w:rPr>
                        <w:rFonts w:ascii="Open Sans" w:hAnsi="Open Sans" w:cs="Open Sans"/>
                        <w:color w:val="404040" w:themeColor="text1" w:themeTint="BF"/>
                        <w:sz w:val="13"/>
                      </w:rPr>
                      <w:t>Gerwin</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Geisel</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(Vors.),</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Martin</w:t>
                    </w:r>
                    <w:r w:rsidRPr="00501E4C">
                      <w:rPr>
                        <w:rFonts w:ascii="Open Sans" w:hAnsi="Open Sans" w:cs="Open Sans"/>
                        <w:color w:val="404040" w:themeColor="text1" w:themeTint="BF"/>
                        <w:spacing w:val="-10"/>
                        <w:sz w:val="13"/>
                      </w:rPr>
                      <w:t xml:space="preserve"> </w:t>
                    </w:r>
                    <w:r w:rsidRPr="00501E4C">
                      <w:rPr>
                        <w:rFonts w:ascii="Open Sans" w:hAnsi="Open Sans" w:cs="Open Sans"/>
                        <w:color w:val="404040" w:themeColor="text1" w:themeTint="BF"/>
                        <w:sz w:val="13"/>
                      </w:rPr>
                      <w:t>Potjans</w:t>
                    </w:r>
                    <w:r w:rsidRPr="00501E4C">
                      <w:rPr>
                        <w:rFonts w:ascii="Open Sans" w:hAnsi="Open Sans" w:cs="Open Sans"/>
                        <w:color w:val="404040" w:themeColor="text1" w:themeTint="BF"/>
                        <w:spacing w:val="-9"/>
                        <w:sz w:val="13"/>
                      </w:rPr>
                      <w:t xml:space="preserve"> </w:t>
                    </w:r>
                    <w:r w:rsidRPr="00501E4C">
                      <w:rPr>
                        <w:rFonts w:ascii="Open Sans" w:hAnsi="Open Sans" w:cs="Open Sans"/>
                        <w:color w:val="404040" w:themeColor="text1" w:themeTint="BF"/>
                        <w:spacing w:val="-2"/>
                        <w:sz w:val="13"/>
                      </w:rPr>
                      <w:t>(CFO)</w:t>
                    </w:r>
                  </w:p>
                  <w:p w14:paraId="464AD401" w14:textId="77777777" w:rsidR="00A85693" w:rsidRPr="00501E4C" w:rsidRDefault="00A85693" w:rsidP="00A85693">
                    <w:pPr>
                      <w:spacing w:before="57"/>
                      <w:rPr>
                        <w:rFonts w:ascii="Open Sans" w:hAnsi="Open Sans" w:cs="Open Sans"/>
                        <w:color w:val="404040" w:themeColor="text1" w:themeTint="BF"/>
                        <w:sz w:val="13"/>
                        <w:szCs w:val="13"/>
                      </w:rPr>
                    </w:pPr>
                    <w:r w:rsidRPr="00501E4C">
                      <w:rPr>
                        <w:rFonts w:ascii="Open Sans" w:hAnsi="Open Sans" w:cs="Open Sans"/>
                        <w:color w:val="404040" w:themeColor="text1" w:themeTint="BF"/>
                        <w:w w:val="90"/>
                        <w:sz w:val="13"/>
                        <w:szCs w:val="13"/>
                      </w:rPr>
                      <w:t>USt-Nr./VAT</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ID:</w:t>
                    </w:r>
                    <w:r w:rsidRPr="00501E4C">
                      <w:rPr>
                        <w:rFonts w:ascii="Open Sans" w:hAnsi="Open Sans" w:cs="Open Sans"/>
                        <w:color w:val="404040" w:themeColor="text1" w:themeTint="BF"/>
                        <w:spacing w:val="1"/>
                        <w:sz w:val="13"/>
                        <w:szCs w:val="13"/>
                      </w:rPr>
                      <w:t xml:space="preserve"> </w:t>
                    </w:r>
                    <w:r w:rsidRPr="00501E4C">
                      <w:rPr>
                        <w:rFonts w:ascii="Open Sans" w:hAnsi="Open Sans" w:cs="Open Sans"/>
                        <w:color w:val="404040" w:themeColor="text1" w:themeTint="BF"/>
                        <w:w w:val="90"/>
                        <w:sz w:val="13"/>
                        <w:szCs w:val="13"/>
                      </w:rPr>
                      <w:t xml:space="preserve">DE271003070 </w:t>
                    </w:r>
                    <w:r w:rsidRPr="00501E4C">
                      <w:rPr>
                        <w:rFonts w:cs="Arial"/>
                        <w:color w:val="A6A6A6" w:themeColor="background1" w:themeShade="A6"/>
                        <w:w w:val="90"/>
                        <w:sz w:val="13"/>
                        <w:szCs w:val="13"/>
                      </w:rPr>
                      <w:t>▪</w:t>
                    </w:r>
                    <w:r w:rsidRPr="00501E4C">
                      <w:rPr>
                        <w:rFonts w:ascii="Open Sans" w:hAnsi="Open Sans" w:cs="Open Sans"/>
                        <w:color w:val="404040" w:themeColor="text1" w:themeTint="BF"/>
                        <w:w w:val="90"/>
                        <w:sz w:val="13"/>
                        <w:szCs w:val="13"/>
                      </w:rPr>
                      <w:t xml:space="preserve"> St.-Nr.:</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 xml:space="preserve">5124/5736/3365 </w:t>
                    </w:r>
                    <w:r w:rsidRPr="00501E4C">
                      <w:rPr>
                        <w:rFonts w:cs="Arial"/>
                        <w:color w:val="A6A6A6" w:themeColor="background1" w:themeShade="A6"/>
                        <w:spacing w:val="77"/>
                        <w:sz w:val="13"/>
                        <w:szCs w:val="13"/>
                      </w:rPr>
                      <w:t>▪</w:t>
                    </w:r>
                    <w:r w:rsidRPr="00501E4C">
                      <w:rPr>
                        <w:rFonts w:ascii="Open Sans" w:hAnsi="Open Sans" w:cs="Open Sans"/>
                        <w:color w:val="404040" w:themeColor="text1" w:themeTint="BF"/>
                        <w:w w:val="90"/>
                        <w:sz w:val="13"/>
                        <w:szCs w:val="13"/>
                      </w:rPr>
                      <w:t>HRB</w:t>
                    </w:r>
                    <w:r w:rsidRPr="00501E4C">
                      <w:rPr>
                        <w:rFonts w:ascii="Open Sans" w:hAnsi="Open Sans" w:cs="Open Sans"/>
                        <w:color w:val="404040" w:themeColor="text1" w:themeTint="BF"/>
                        <w:spacing w:val="2"/>
                        <w:sz w:val="13"/>
                        <w:szCs w:val="13"/>
                      </w:rPr>
                      <w:t xml:space="preserve"> </w:t>
                    </w:r>
                    <w:r w:rsidRPr="00501E4C">
                      <w:rPr>
                        <w:rFonts w:ascii="Open Sans" w:hAnsi="Open Sans" w:cs="Open Sans"/>
                        <w:color w:val="404040" w:themeColor="text1" w:themeTint="BF"/>
                        <w:w w:val="90"/>
                        <w:sz w:val="13"/>
                        <w:szCs w:val="13"/>
                      </w:rPr>
                      <w:t xml:space="preserve">27723 </w:t>
                    </w:r>
                    <w:r w:rsidRPr="00501E4C">
                      <w:rPr>
                        <w:rFonts w:cs="Arial"/>
                        <w:color w:val="A6A6A6" w:themeColor="background1" w:themeShade="A6"/>
                        <w:w w:val="90"/>
                        <w:sz w:val="13"/>
                        <w:szCs w:val="13"/>
                      </w:rPr>
                      <w:t>▪</w:t>
                    </w:r>
                    <w:r w:rsidRPr="00501E4C">
                      <w:rPr>
                        <w:rFonts w:ascii="Open Sans" w:hAnsi="Open Sans" w:cs="Open Sans"/>
                        <w:color w:val="404040" w:themeColor="text1" w:themeTint="BF"/>
                        <w:w w:val="90"/>
                        <w:sz w:val="13"/>
                        <w:szCs w:val="13"/>
                      </w:rPr>
                      <w:t xml:space="preserve"> AG</w:t>
                    </w:r>
                    <w:r w:rsidRPr="00501E4C">
                      <w:rPr>
                        <w:rFonts w:ascii="Open Sans" w:hAnsi="Open Sans" w:cs="Open Sans"/>
                        <w:color w:val="404040" w:themeColor="text1" w:themeTint="BF"/>
                        <w:spacing w:val="1"/>
                        <w:sz w:val="13"/>
                        <w:szCs w:val="13"/>
                      </w:rPr>
                      <w:t xml:space="preserve"> </w:t>
                    </w:r>
                    <w:r w:rsidRPr="00501E4C">
                      <w:rPr>
                        <w:rFonts w:ascii="Open Sans" w:hAnsi="Open Sans" w:cs="Open Sans"/>
                        <w:color w:val="404040" w:themeColor="text1" w:themeTint="BF"/>
                        <w:spacing w:val="-2"/>
                        <w:w w:val="90"/>
                        <w:sz w:val="13"/>
                        <w:szCs w:val="13"/>
                      </w:rPr>
                      <w:t>Duisburg</w:t>
                    </w:r>
                  </w:p>
                  <w:p w14:paraId="3FB40D92" w14:textId="77777777" w:rsidR="00CA75DE" w:rsidRPr="00A3225A" w:rsidRDefault="00CA75DE" w:rsidP="00CA75DE">
                    <w:pPr>
                      <w:spacing w:before="57"/>
                      <w:rPr>
                        <w:rFonts w:ascii="Open Sans" w:hAnsi="Open Sans" w:cs="Open Sans"/>
                        <w:color w:val="404040" w:themeColor="text1" w:themeTint="BF"/>
                        <w:sz w:val="16"/>
                        <w:szCs w:val="16"/>
                      </w:rPr>
                    </w:pPr>
                  </w:p>
                </w:txbxContent>
              </v:textbox>
              <w10:wrap type="square" anchorx="page" anchory="page"/>
            </v:shape>
          </w:pict>
        </mc:Fallback>
      </mc:AlternateContent>
    </w:r>
    <w:r w:rsidR="00A3225A">
      <w:rPr>
        <w:noProof/>
        <w:sz w:val="20"/>
      </w:rPr>
      <mc:AlternateContent>
        <mc:Choice Requires="wpg">
          <w:drawing>
            <wp:anchor distT="0" distB="0" distL="0" distR="0" simplePos="0" relativeHeight="251663872" behindDoc="1" locked="0" layoutInCell="1" allowOverlap="1" wp14:anchorId="58137C53" wp14:editId="7E955158">
              <wp:simplePos x="0" y="0"/>
              <wp:positionH relativeFrom="page">
                <wp:posOffset>6200140</wp:posOffset>
              </wp:positionH>
              <wp:positionV relativeFrom="page">
                <wp:posOffset>9908540</wp:posOffset>
              </wp:positionV>
              <wp:extent cx="1062000" cy="385200"/>
              <wp:effectExtent l="0" t="0" r="508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62000" cy="385200"/>
                        <a:chOff x="0" y="0"/>
                        <a:chExt cx="1062173" cy="383840"/>
                      </a:xfrm>
                    </wpg:grpSpPr>
                    <wps:wsp>
                      <wps:cNvPr id="11" name="Graphic 11"/>
                      <wps:cNvSpPr/>
                      <wps:spPr>
                        <a:xfrm>
                          <a:off x="436063" y="28464"/>
                          <a:ext cx="626110" cy="194310"/>
                        </a:xfrm>
                        <a:custGeom>
                          <a:avLst/>
                          <a:gdLst/>
                          <a:ahLst/>
                          <a:cxnLst/>
                          <a:rect l="l" t="t" r="r" b="b"/>
                          <a:pathLst>
                            <a:path w="626110" h="194310">
                              <a:moveTo>
                                <a:pt x="39458" y="53441"/>
                              </a:moveTo>
                              <a:lnTo>
                                <a:pt x="241" y="53441"/>
                              </a:lnTo>
                              <a:lnTo>
                                <a:pt x="241" y="191033"/>
                              </a:lnTo>
                              <a:lnTo>
                                <a:pt x="39458" y="191033"/>
                              </a:lnTo>
                              <a:lnTo>
                                <a:pt x="39458" y="53441"/>
                              </a:lnTo>
                              <a:close/>
                            </a:path>
                            <a:path w="626110" h="194310">
                              <a:moveTo>
                                <a:pt x="39700" y="1295"/>
                              </a:moveTo>
                              <a:lnTo>
                                <a:pt x="0" y="1295"/>
                              </a:lnTo>
                              <a:lnTo>
                                <a:pt x="0" y="34594"/>
                              </a:lnTo>
                              <a:lnTo>
                                <a:pt x="39700" y="34594"/>
                              </a:lnTo>
                              <a:lnTo>
                                <a:pt x="39700" y="1295"/>
                              </a:lnTo>
                              <a:close/>
                            </a:path>
                            <a:path w="626110" h="194310">
                              <a:moveTo>
                                <a:pt x="254381" y="92671"/>
                              </a:moveTo>
                              <a:lnTo>
                                <a:pt x="252120" y="75755"/>
                              </a:lnTo>
                              <a:lnTo>
                                <a:pt x="245186" y="62445"/>
                              </a:lnTo>
                              <a:lnTo>
                                <a:pt x="233286" y="53721"/>
                              </a:lnTo>
                              <a:lnTo>
                                <a:pt x="216154" y="50596"/>
                              </a:lnTo>
                              <a:lnTo>
                                <a:pt x="201828" y="52946"/>
                              </a:lnTo>
                              <a:lnTo>
                                <a:pt x="189801" y="58889"/>
                              </a:lnTo>
                              <a:lnTo>
                                <a:pt x="180174" y="66827"/>
                              </a:lnTo>
                              <a:lnTo>
                                <a:pt x="173024" y="75120"/>
                              </a:lnTo>
                              <a:lnTo>
                                <a:pt x="168935" y="64973"/>
                              </a:lnTo>
                              <a:lnTo>
                                <a:pt x="161925" y="57251"/>
                              </a:lnTo>
                              <a:lnTo>
                                <a:pt x="151511" y="52324"/>
                              </a:lnTo>
                              <a:lnTo>
                                <a:pt x="137236" y="50596"/>
                              </a:lnTo>
                              <a:lnTo>
                                <a:pt x="122948" y="52908"/>
                              </a:lnTo>
                              <a:lnTo>
                                <a:pt x="111010" y="58801"/>
                              </a:lnTo>
                              <a:lnTo>
                                <a:pt x="101460" y="66725"/>
                              </a:lnTo>
                              <a:lnTo>
                                <a:pt x="94348" y="75120"/>
                              </a:lnTo>
                              <a:lnTo>
                                <a:pt x="94348" y="53441"/>
                              </a:lnTo>
                              <a:lnTo>
                                <a:pt x="54889" y="53441"/>
                              </a:lnTo>
                              <a:lnTo>
                                <a:pt x="54889" y="191033"/>
                              </a:lnTo>
                              <a:lnTo>
                                <a:pt x="94348" y="191033"/>
                              </a:lnTo>
                              <a:lnTo>
                                <a:pt x="94348" y="98615"/>
                              </a:lnTo>
                              <a:lnTo>
                                <a:pt x="100825" y="93103"/>
                              </a:lnTo>
                              <a:lnTo>
                                <a:pt x="107213" y="88785"/>
                              </a:lnTo>
                              <a:lnTo>
                                <a:pt x="113779" y="85953"/>
                              </a:lnTo>
                              <a:lnTo>
                                <a:pt x="120815" y="84937"/>
                              </a:lnTo>
                              <a:lnTo>
                                <a:pt x="132334" y="84937"/>
                              </a:lnTo>
                              <a:lnTo>
                                <a:pt x="135026" y="91389"/>
                              </a:lnTo>
                              <a:lnTo>
                                <a:pt x="135026" y="191033"/>
                              </a:lnTo>
                              <a:lnTo>
                                <a:pt x="174485" y="191033"/>
                              </a:lnTo>
                              <a:lnTo>
                                <a:pt x="174485" y="98615"/>
                              </a:lnTo>
                              <a:lnTo>
                                <a:pt x="180822" y="93103"/>
                              </a:lnTo>
                              <a:lnTo>
                                <a:pt x="187134" y="88785"/>
                              </a:lnTo>
                              <a:lnTo>
                                <a:pt x="193675" y="85953"/>
                              </a:lnTo>
                              <a:lnTo>
                                <a:pt x="200710" y="84937"/>
                              </a:lnTo>
                              <a:lnTo>
                                <a:pt x="212229" y="84937"/>
                              </a:lnTo>
                              <a:lnTo>
                                <a:pt x="214922" y="91389"/>
                              </a:lnTo>
                              <a:lnTo>
                                <a:pt x="214922" y="191033"/>
                              </a:lnTo>
                              <a:lnTo>
                                <a:pt x="254381" y="191033"/>
                              </a:lnTo>
                              <a:lnTo>
                                <a:pt x="254381" y="92671"/>
                              </a:lnTo>
                              <a:close/>
                            </a:path>
                            <a:path w="626110" h="194310">
                              <a:moveTo>
                                <a:pt x="399186" y="122110"/>
                              </a:moveTo>
                              <a:lnTo>
                                <a:pt x="395516" y="90893"/>
                              </a:lnTo>
                              <a:lnTo>
                                <a:pt x="392760" y="84937"/>
                              </a:lnTo>
                              <a:lnTo>
                                <a:pt x="387985" y="74612"/>
                              </a:lnTo>
                              <a:lnTo>
                                <a:pt x="385191" y="68541"/>
                              </a:lnTo>
                              <a:lnTo>
                                <a:pt x="369316" y="55105"/>
                              </a:lnTo>
                              <a:lnTo>
                                <a:pt x="359727" y="52997"/>
                              </a:lnTo>
                              <a:lnTo>
                                <a:pt x="359727" y="122377"/>
                              </a:lnTo>
                              <a:lnTo>
                                <a:pt x="358178" y="139103"/>
                              </a:lnTo>
                              <a:lnTo>
                                <a:pt x="353517" y="151511"/>
                              </a:lnTo>
                              <a:lnTo>
                                <a:pt x="345770" y="159219"/>
                              </a:lnTo>
                              <a:lnTo>
                                <a:pt x="334975" y="161874"/>
                              </a:lnTo>
                              <a:lnTo>
                                <a:pt x="327634" y="161086"/>
                              </a:lnTo>
                              <a:lnTo>
                                <a:pt x="321132" y="158737"/>
                              </a:lnTo>
                              <a:lnTo>
                                <a:pt x="314985" y="154787"/>
                              </a:lnTo>
                              <a:lnTo>
                                <a:pt x="308749" y="149225"/>
                              </a:lnTo>
                              <a:lnTo>
                                <a:pt x="308749" y="98361"/>
                              </a:lnTo>
                              <a:lnTo>
                                <a:pt x="314147" y="93319"/>
                              </a:lnTo>
                              <a:lnTo>
                                <a:pt x="320332" y="89027"/>
                              </a:lnTo>
                              <a:lnTo>
                                <a:pt x="327152" y="86055"/>
                              </a:lnTo>
                              <a:lnTo>
                                <a:pt x="334479" y="84937"/>
                              </a:lnTo>
                              <a:lnTo>
                                <a:pt x="345871" y="87553"/>
                              </a:lnTo>
                              <a:lnTo>
                                <a:pt x="353733" y="95034"/>
                              </a:lnTo>
                              <a:lnTo>
                                <a:pt x="358267" y="106832"/>
                              </a:lnTo>
                              <a:lnTo>
                                <a:pt x="359702" y="122110"/>
                              </a:lnTo>
                              <a:lnTo>
                                <a:pt x="359727" y="122377"/>
                              </a:lnTo>
                              <a:lnTo>
                                <a:pt x="359727" y="52997"/>
                              </a:lnTo>
                              <a:lnTo>
                                <a:pt x="348945" y="50609"/>
                              </a:lnTo>
                              <a:lnTo>
                                <a:pt x="335699" y="52578"/>
                              </a:lnTo>
                              <a:lnTo>
                                <a:pt x="324802" y="57861"/>
                              </a:lnTo>
                              <a:lnTo>
                                <a:pt x="315925" y="65519"/>
                              </a:lnTo>
                              <a:lnTo>
                                <a:pt x="308749" y="74612"/>
                              </a:lnTo>
                              <a:lnTo>
                                <a:pt x="308749" y="12"/>
                              </a:lnTo>
                              <a:lnTo>
                                <a:pt x="269290" y="12"/>
                              </a:lnTo>
                              <a:lnTo>
                                <a:pt x="269290" y="191046"/>
                              </a:lnTo>
                              <a:lnTo>
                                <a:pt x="308749" y="191046"/>
                              </a:lnTo>
                              <a:lnTo>
                                <a:pt x="308749" y="174777"/>
                              </a:lnTo>
                              <a:lnTo>
                                <a:pt x="316611" y="182537"/>
                              </a:lnTo>
                              <a:lnTo>
                                <a:pt x="325666" y="188290"/>
                              </a:lnTo>
                              <a:lnTo>
                                <a:pt x="336181" y="191871"/>
                              </a:lnTo>
                              <a:lnTo>
                                <a:pt x="348449" y="193103"/>
                              </a:lnTo>
                              <a:lnTo>
                                <a:pt x="368998" y="188683"/>
                              </a:lnTo>
                              <a:lnTo>
                                <a:pt x="395465" y="153238"/>
                              </a:lnTo>
                              <a:lnTo>
                                <a:pt x="399161" y="122377"/>
                              </a:lnTo>
                              <a:lnTo>
                                <a:pt x="399186" y="122110"/>
                              </a:lnTo>
                              <a:close/>
                            </a:path>
                            <a:path w="626110" h="194310">
                              <a:moveTo>
                                <a:pt x="450608" y="0"/>
                              </a:moveTo>
                              <a:lnTo>
                                <a:pt x="411403" y="0"/>
                              </a:lnTo>
                              <a:lnTo>
                                <a:pt x="411403" y="191046"/>
                              </a:lnTo>
                              <a:lnTo>
                                <a:pt x="450608" y="191046"/>
                              </a:lnTo>
                              <a:lnTo>
                                <a:pt x="450608" y="0"/>
                              </a:lnTo>
                              <a:close/>
                            </a:path>
                            <a:path w="626110" h="194310">
                              <a:moveTo>
                                <a:pt x="588568" y="127266"/>
                              </a:moveTo>
                              <a:lnTo>
                                <a:pt x="585889" y="108940"/>
                              </a:lnTo>
                              <a:lnTo>
                                <a:pt x="582980" y="88938"/>
                              </a:lnTo>
                              <a:lnTo>
                                <a:pt x="577697" y="80289"/>
                              </a:lnTo>
                              <a:lnTo>
                                <a:pt x="568655" y="65506"/>
                              </a:lnTo>
                              <a:lnTo>
                                <a:pt x="553275" y="56222"/>
                              </a:lnTo>
                              <a:lnTo>
                                <a:pt x="553275" y="108940"/>
                              </a:lnTo>
                              <a:lnTo>
                                <a:pt x="502539" y="108940"/>
                              </a:lnTo>
                              <a:lnTo>
                                <a:pt x="505993" y="96304"/>
                              </a:lnTo>
                              <a:lnTo>
                                <a:pt x="506082" y="95973"/>
                              </a:lnTo>
                              <a:lnTo>
                                <a:pt x="511911" y="87071"/>
                              </a:lnTo>
                              <a:lnTo>
                                <a:pt x="519328" y="82042"/>
                              </a:lnTo>
                              <a:lnTo>
                                <a:pt x="518909" y="82042"/>
                              </a:lnTo>
                              <a:lnTo>
                                <a:pt x="528269" y="80289"/>
                              </a:lnTo>
                              <a:lnTo>
                                <a:pt x="538099" y="82042"/>
                              </a:lnTo>
                              <a:lnTo>
                                <a:pt x="545553" y="87363"/>
                              </a:lnTo>
                              <a:lnTo>
                                <a:pt x="550608" y="96304"/>
                              </a:lnTo>
                              <a:lnTo>
                                <a:pt x="553275" y="108940"/>
                              </a:lnTo>
                              <a:lnTo>
                                <a:pt x="553275" y="56222"/>
                              </a:lnTo>
                              <a:lnTo>
                                <a:pt x="549275" y="53797"/>
                              </a:lnTo>
                              <a:lnTo>
                                <a:pt x="528523" y="50596"/>
                              </a:lnTo>
                              <a:lnTo>
                                <a:pt x="506882" y="54305"/>
                              </a:lnTo>
                              <a:lnTo>
                                <a:pt x="485571" y="66446"/>
                              </a:lnTo>
                              <a:lnTo>
                                <a:pt x="469303" y="88607"/>
                              </a:lnTo>
                              <a:lnTo>
                                <a:pt x="462838" y="122364"/>
                              </a:lnTo>
                              <a:lnTo>
                                <a:pt x="468464" y="155981"/>
                              </a:lnTo>
                              <a:lnTo>
                                <a:pt x="483400" y="178066"/>
                              </a:lnTo>
                              <a:lnTo>
                                <a:pt x="504710" y="190182"/>
                              </a:lnTo>
                              <a:lnTo>
                                <a:pt x="529501" y="193878"/>
                              </a:lnTo>
                              <a:lnTo>
                                <a:pt x="545871" y="192582"/>
                              </a:lnTo>
                              <a:lnTo>
                                <a:pt x="560781" y="188683"/>
                              </a:lnTo>
                              <a:lnTo>
                                <a:pt x="574268" y="182219"/>
                              </a:lnTo>
                              <a:lnTo>
                                <a:pt x="586359" y="173215"/>
                              </a:lnTo>
                              <a:lnTo>
                                <a:pt x="581291" y="164960"/>
                              </a:lnTo>
                              <a:lnTo>
                                <a:pt x="571169" y="148437"/>
                              </a:lnTo>
                              <a:lnTo>
                                <a:pt x="563562" y="154622"/>
                              </a:lnTo>
                              <a:lnTo>
                                <a:pt x="554278" y="159905"/>
                              </a:lnTo>
                              <a:lnTo>
                                <a:pt x="543763" y="163576"/>
                              </a:lnTo>
                              <a:lnTo>
                                <a:pt x="532434" y="164960"/>
                              </a:lnTo>
                              <a:lnTo>
                                <a:pt x="521030" y="163233"/>
                              </a:lnTo>
                              <a:lnTo>
                                <a:pt x="511822" y="157734"/>
                              </a:lnTo>
                              <a:lnTo>
                                <a:pt x="505320" y="147980"/>
                              </a:lnTo>
                              <a:lnTo>
                                <a:pt x="502056" y="133464"/>
                              </a:lnTo>
                              <a:lnTo>
                                <a:pt x="588568" y="133464"/>
                              </a:lnTo>
                              <a:lnTo>
                                <a:pt x="588568" y="127266"/>
                              </a:lnTo>
                              <a:close/>
                            </a:path>
                            <a:path w="626110" h="194310">
                              <a:moveTo>
                                <a:pt x="617728" y="183794"/>
                              </a:moveTo>
                              <a:lnTo>
                                <a:pt x="614426" y="177215"/>
                              </a:lnTo>
                              <a:lnTo>
                                <a:pt x="614184" y="176733"/>
                              </a:lnTo>
                              <a:lnTo>
                                <a:pt x="616115" y="176060"/>
                              </a:lnTo>
                              <a:lnTo>
                                <a:pt x="617410" y="174637"/>
                              </a:lnTo>
                              <a:lnTo>
                                <a:pt x="617410" y="169608"/>
                              </a:lnTo>
                              <a:lnTo>
                                <a:pt x="617410" y="168325"/>
                              </a:lnTo>
                              <a:lnTo>
                                <a:pt x="615315" y="166687"/>
                              </a:lnTo>
                              <a:lnTo>
                                <a:pt x="614184" y="166687"/>
                              </a:lnTo>
                              <a:lnTo>
                                <a:pt x="614184" y="170357"/>
                              </a:lnTo>
                              <a:lnTo>
                                <a:pt x="614184" y="173888"/>
                              </a:lnTo>
                              <a:lnTo>
                                <a:pt x="612965" y="174637"/>
                              </a:lnTo>
                              <a:lnTo>
                                <a:pt x="608444" y="174637"/>
                              </a:lnTo>
                              <a:lnTo>
                                <a:pt x="608444" y="169608"/>
                              </a:lnTo>
                              <a:lnTo>
                                <a:pt x="613092" y="169608"/>
                              </a:lnTo>
                              <a:lnTo>
                                <a:pt x="614184" y="170357"/>
                              </a:lnTo>
                              <a:lnTo>
                                <a:pt x="614184" y="166687"/>
                              </a:lnTo>
                              <a:lnTo>
                                <a:pt x="605167" y="166687"/>
                              </a:lnTo>
                              <a:lnTo>
                                <a:pt x="605167" y="183794"/>
                              </a:lnTo>
                              <a:lnTo>
                                <a:pt x="608444" y="183794"/>
                              </a:lnTo>
                              <a:lnTo>
                                <a:pt x="608444" y="177215"/>
                              </a:lnTo>
                              <a:lnTo>
                                <a:pt x="611022" y="177215"/>
                              </a:lnTo>
                              <a:lnTo>
                                <a:pt x="614311" y="183794"/>
                              </a:lnTo>
                              <a:lnTo>
                                <a:pt x="617728" y="183794"/>
                              </a:lnTo>
                              <a:close/>
                            </a:path>
                            <a:path w="626110" h="194310">
                              <a:moveTo>
                                <a:pt x="625779" y="166687"/>
                              </a:moveTo>
                              <a:lnTo>
                                <a:pt x="623201" y="163906"/>
                              </a:lnTo>
                              <a:lnTo>
                                <a:pt x="623201" y="168122"/>
                              </a:lnTo>
                              <a:lnTo>
                                <a:pt x="623201" y="182981"/>
                              </a:lnTo>
                              <a:lnTo>
                                <a:pt x="617918" y="188683"/>
                              </a:lnTo>
                              <a:lnTo>
                                <a:pt x="603999" y="188683"/>
                              </a:lnTo>
                              <a:lnTo>
                                <a:pt x="598716" y="182981"/>
                              </a:lnTo>
                              <a:lnTo>
                                <a:pt x="598652" y="168122"/>
                              </a:lnTo>
                              <a:lnTo>
                                <a:pt x="599909" y="166687"/>
                              </a:lnTo>
                              <a:lnTo>
                                <a:pt x="603935" y="162344"/>
                              </a:lnTo>
                              <a:lnTo>
                                <a:pt x="617855" y="162344"/>
                              </a:lnTo>
                              <a:lnTo>
                                <a:pt x="623201" y="168122"/>
                              </a:lnTo>
                              <a:lnTo>
                                <a:pt x="623201" y="163906"/>
                              </a:lnTo>
                              <a:lnTo>
                                <a:pt x="621766" y="162344"/>
                              </a:lnTo>
                              <a:lnTo>
                                <a:pt x="619340" y="159766"/>
                              </a:lnTo>
                              <a:lnTo>
                                <a:pt x="602589" y="159766"/>
                              </a:lnTo>
                              <a:lnTo>
                                <a:pt x="596011" y="166687"/>
                              </a:lnTo>
                              <a:lnTo>
                                <a:pt x="596011" y="184404"/>
                              </a:lnTo>
                              <a:lnTo>
                                <a:pt x="602526" y="191262"/>
                              </a:lnTo>
                              <a:lnTo>
                                <a:pt x="619277" y="191262"/>
                              </a:lnTo>
                              <a:lnTo>
                                <a:pt x="621703" y="188683"/>
                              </a:lnTo>
                              <a:lnTo>
                                <a:pt x="625716" y="184404"/>
                              </a:lnTo>
                              <a:lnTo>
                                <a:pt x="625779" y="166687"/>
                              </a:lnTo>
                              <a:close/>
                            </a:path>
                          </a:pathLst>
                        </a:custGeom>
                        <a:solidFill>
                          <a:srgbClr val="0063A3"/>
                        </a:solidFill>
                      </wps:spPr>
                      <wps:bodyPr wrap="square" lIns="0" tIns="0" rIns="0" bIns="0" rtlCol="0">
                        <a:prstTxWarp prst="textNoShape">
                          <a:avLst/>
                        </a:prstTxWarp>
                        <a:noAutofit/>
                      </wps:bodyPr>
                    </wps:wsp>
                    <pic:pic xmlns:pic="http://schemas.openxmlformats.org/drawingml/2006/picture">
                      <pic:nvPicPr>
                        <pic:cNvPr id="12" name="Image 12"/>
                        <pic:cNvPicPr/>
                      </pic:nvPicPr>
                      <pic:blipFill>
                        <a:blip r:embed="rId1" cstate="print"/>
                        <a:stretch>
                          <a:fillRect/>
                        </a:stretch>
                      </pic:blipFill>
                      <pic:spPr>
                        <a:xfrm>
                          <a:off x="0" y="0"/>
                          <a:ext cx="1060964" cy="38384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DDE56B3" id="Group 10" o:spid="_x0000_s1026" style="position:absolute;margin-left:488.2pt;margin-top:780.2pt;width:83.6pt;height:30.35pt;z-index:-251652608;mso-wrap-distance-left:0;mso-wrap-distance-right:0;mso-position-horizontal-relative:page;mso-position-vertical-relative:page;mso-width-relative:margin;mso-height-relative:margin" coordsize="10621,3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">
              <v:shape id="Graphic 11" o:spid="_x0000_s1027" style="position:absolute;left:4360;top:284;width:6261;height:1943;visibility:visible;mso-wrap-style:square;v-text-anchor:top" coordsize="626110,194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" path="m39458,53441r-39217,l241,191033r39217,l39458,53441xem39700,1295l,1295,,34594r39700,l39700,1295xem254381,92671l252120,75755,245186,62445,233286,53721,216154,50596r-14326,2350l189801,58889r-9627,7938l173024,75120,168935,64973r-7010,-7722l151511,52324,137236,50596r-14288,2312l111010,58801r-9550,7924l94348,75120r,-21679l54889,53441r,137592l94348,191033r,-92418l100825,93103r6388,-4318l113779,85953r7036,-1016l132334,84937r2692,6452l135026,191033r39459,l174485,98615r6337,-5512l187134,88785r6541,-2832l200710,84937r11519,l214922,91389r,99644l254381,191033r,-98362xem399186,122110l395516,90893r-2756,-5956l387985,74612r-2794,-6071l369316,55105r-9589,-2108l359727,122377r-1549,16726l353517,151511r-7747,7708l334975,161874r-7341,-788l321132,158737r-6147,-3950l308749,149225r,-50864l314147,93319r6185,-4292l327152,86055r7327,-1118l345871,87553r7862,7481l358267,106832r1435,15278l359727,122377r,-69380l348945,50609r-13246,1969l324802,57861r-8877,7658l308749,74612r,-74600l269290,12r,191034l308749,191046r,-16269l316611,182537r9055,5753l336181,191871r12268,1232l368998,188683r26467,-35445l399161,122377r25,-267xem450608,l411403,r,191046l450608,191046,450608,xem588568,127266r-2679,-18326l582980,88938r-5283,-8649l568655,65506,553275,56222r,52718l502539,108940r3454,-12636l506082,95973r5829,-8902l519328,82042r-419,l528269,80289r9830,1753l545553,87363r5055,8941l553275,108940r,-52718l549275,53797,528523,50596r-21641,3709l485571,66446,469303,88607r-6465,33757l468464,155981r14936,22085l504710,190182r24791,3696l545871,192582r14910,-3899l574268,182219r12091,-9004l581291,164960,571169,148437r-7607,6185l554278,159905r-10515,3671l532434,164960r-11404,-1727l511822,157734r-6502,-9754l502056,133464r86512,l588568,127266xem617728,183794r-3302,-6579l614184,176733r1931,-673l617410,174637r,-5029l617410,168325r-2095,-1638l614184,166687r,3670l614184,173888r-1219,749l608444,174637r,-5029l613092,169608r1092,749l614184,166687r-9017,l605167,183794r3277,l608444,177215r2578,l614311,183794r3417,xem625779,166687r-2578,-2781l623201,168122r,14859l617918,188683r-13919,l598716,182981r-64,-14859l599909,166687r4026,-4343l617855,162344r5346,5778l623201,163906r-1435,-1562l619340,159766r-16751,l596011,166687r,17717l602526,191262r16751,l621703,188683r4013,-4279l625779,166687xe" fillcolor="#0063a3"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8" type="#_x0000_t75" style="position:absolute;width:10609;height:38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">
                <v:imagedata r:id="rId2" o:title=""/>
              </v:shape>
              <w10:wrap anchorx="page" anchory="page"/>
            </v:group>
          </w:pict>
        </mc:Fallback>
      </mc:AlternateContent>
    </w:r>
  </w:p>
  <w:p w14:paraId="0EE2E2D8" w14:textId="77777777" w:rsidR="00F95F3A" w:rsidRPr="00F95F3A" w:rsidRDefault="00F95F3A" w:rsidP="00D37B15">
    <w:pPr>
      <w:widowControl w:val="0"/>
      <w:tabs>
        <w:tab w:val="left" w:pos="2679"/>
        <w:tab w:val="left" w:pos="5173"/>
      </w:tabs>
      <w:autoSpaceDE w:val="0"/>
      <w:autoSpaceDN w:val="0"/>
      <w:spacing w:before="19"/>
      <w:rPr>
        <w:rFonts w:ascii="Trebuchet MS" w:eastAsia="Trebuchet MS" w:hAnsi="Trebuchet MS" w:cs="Trebuchet MS"/>
        <w:sz w:val="12"/>
        <w:szCs w:val="22"/>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7E4D9" w14:textId="77777777" w:rsidR="00C775CF" w:rsidRDefault="00C775CF" w:rsidP="009F3838">
      <w:r>
        <w:separator/>
      </w:r>
    </w:p>
  </w:footnote>
  <w:footnote w:type="continuationSeparator" w:id="0">
    <w:p w14:paraId="07203220" w14:textId="77777777" w:rsidR="00C775CF" w:rsidRDefault="00C775CF" w:rsidP="009F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AB107" w14:textId="77777777" w:rsidR="00B37649" w:rsidRDefault="00B37649">
    <w:pPr>
      <w:pStyle w:val="Kopfzeile"/>
    </w:pPr>
    <w:r>
      <w:rPr>
        <w:noProof/>
      </w:rPr>
      <mc:AlternateContent>
        <mc:Choice Requires="wps">
          <w:drawing>
            <wp:anchor distT="0" distB="0" distL="0" distR="0" simplePos="0" relativeHeight="251678720" behindDoc="0" locked="0" layoutInCell="1" allowOverlap="1" wp14:anchorId="6F5231C4" wp14:editId="3F4C0D29">
              <wp:simplePos x="635" y="635"/>
              <wp:positionH relativeFrom="page">
                <wp:align>center</wp:align>
              </wp:positionH>
              <wp:positionV relativeFrom="page">
                <wp:align>top</wp:align>
              </wp:positionV>
              <wp:extent cx="1011555" cy="345440"/>
              <wp:effectExtent l="0" t="0" r="17145" b="16510"/>
              <wp:wrapNone/>
              <wp:docPr id="1231533262" name="Textfeld 5" descr="Confidential GRE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11555" cy="345440"/>
                      </a:xfrm>
                      <a:prstGeom prst="rect">
                        <a:avLst/>
                      </a:prstGeom>
                      <a:noFill/>
                      <a:ln>
                        <a:noFill/>
                      </a:ln>
                    </wps:spPr>
                    <wps:txbx>
                      <w:txbxContent>
                        <w:p w14:paraId="2BC8C4E1" w14:textId="77777777" w:rsidR="00B37649" w:rsidRPr="00B37649" w:rsidRDefault="00B37649" w:rsidP="00B37649">
                          <w:pPr>
                            <w:rPr>
                              <w:rFonts w:ascii="Calibri" w:eastAsia="Calibri" w:hAnsi="Calibri" w:cs="Calibri"/>
                              <w:noProof/>
                              <w:color w:val="008000"/>
                              <w:sz w:val="20"/>
                            </w:rPr>
                          </w:pPr>
                          <w:r w:rsidRPr="00B37649">
                            <w:rPr>
                              <w:rFonts w:ascii="Calibri" w:eastAsia="Calibri" w:hAnsi="Calibri" w:cs="Calibri"/>
                              <w:noProof/>
                              <w:color w:val="008000"/>
                              <w:sz w:val="20"/>
                            </w:rPr>
                            <w:t>Confidential GREEN</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5231C4" id="_x0000_t202" coordsize="21600,21600" o:spt="202" path="m,l,21600r21600,l21600,xe">
              <v:stroke joinstyle="miter"/>
              <v:path gradientshapeok="t" o:connecttype="rect"/>
            </v:shapetype>
            <v:shape id="Textfeld 5" o:spid="_x0000_s1026" type="#_x0000_t202" alt="Confidential GREEN" style="position:absolute;margin-left:0;margin-top:0;width:79.65pt;height:27.2pt;z-index:25167872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" filled="f" stroked="f">
              <v:textbox style="mso-fit-shape-to-text:t" inset="0,15pt,0,0">
                <w:txbxContent>
                  <w:p w14:paraId="2BC8C4E1" w14:textId="77777777" w:rsidR="00B37649" w:rsidRPr="00B37649" w:rsidRDefault="00B37649" w:rsidP="00B37649">
                    <w:pPr>
                      <w:rPr>
                        <w:rFonts w:ascii="Calibri" w:eastAsia="Calibri" w:hAnsi="Calibri" w:cs="Calibri"/>
                        <w:noProof/>
                        <w:color w:val="008000"/>
                        <w:sz w:val="20"/>
                      </w:rPr>
                    </w:pPr>
                    <w:r w:rsidRPr="00B37649">
                      <w:rPr>
                        <w:rFonts w:ascii="Calibri" w:eastAsia="Calibri" w:hAnsi="Calibri" w:cs="Calibri"/>
                        <w:noProof/>
                        <w:color w:val="008000"/>
                        <w:sz w:val="20"/>
                      </w:rPr>
                      <w:t>Confidential GREEN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13F2A" w14:textId="77777777" w:rsidR="00CA75DE" w:rsidRPr="00D37C0C" w:rsidRDefault="00D37C0C" w:rsidP="001623F7">
    <w:pPr>
      <w:pStyle w:val="Kopfzeile"/>
      <w:spacing w:before="680"/>
      <w:rPr>
        <w:rFonts w:ascii="Open Sans" w:hAnsi="Open Sans" w:cs="Open Sans"/>
      </w:rPr>
    </w:pPr>
    <w:r w:rsidRPr="00D37C0C">
      <w:rPr>
        <w:rFonts w:ascii="Open Sans" w:hAnsi="Open Sans" w:cs="Open Sans"/>
        <w:noProof/>
      </w:rPr>
      <w:drawing>
        <wp:anchor distT="0" distB="0" distL="114300" distR="114300" simplePos="0" relativeHeight="251684352" behindDoc="1" locked="0" layoutInCell="1" allowOverlap="1" wp14:anchorId="63A1B988" wp14:editId="4E5775DD">
          <wp:simplePos x="0" y="0"/>
          <wp:positionH relativeFrom="column">
            <wp:posOffset>4587240</wp:posOffset>
          </wp:positionH>
          <wp:positionV relativeFrom="page">
            <wp:posOffset>542925</wp:posOffset>
          </wp:positionV>
          <wp:extent cx="1548000" cy="550800"/>
          <wp:effectExtent l="0" t="0" r="0" b="1905"/>
          <wp:wrapNone/>
          <wp:docPr id="1574528112" name="Grafik 4"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688389" name="Grafik 4"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548000" cy="550800"/>
                  </a:xfrm>
                  <a:prstGeom prst="rect">
                    <a:avLst/>
                  </a:prstGeom>
                </pic:spPr>
              </pic:pic>
            </a:graphicData>
          </a:graphic>
          <wp14:sizeRelH relativeFrom="margin">
            <wp14:pctWidth>0</wp14:pctWidth>
          </wp14:sizeRelH>
          <wp14:sizeRelV relativeFrom="margin">
            <wp14:pctHeight>0</wp14:pctHeight>
          </wp14:sizeRelV>
        </wp:anchor>
      </w:drawing>
    </w:r>
    <w:r w:rsidR="008B4B33" w:rsidRPr="00D37C0C">
      <w:rPr>
        <w:rFonts w:ascii="Open Sans" w:hAnsi="Open Sans" w:cs="Open Sans"/>
        <w:sz w:val="20"/>
        <w:szCs w:val="18"/>
      </w:rPr>
      <w:t xml:space="preserve">Seite </w:t>
    </w:r>
    <w:r w:rsidR="008B4B33" w:rsidRPr="00D37C0C">
      <w:rPr>
        <w:rFonts w:ascii="Open Sans" w:hAnsi="Open Sans" w:cs="Open Sans"/>
        <w:sz w:val="20"/>
        <w:szCs w:val="18"/>
      </w:rPr>
      <w:fldChar w:fldCharType="begin"/>
    </w:r>
    <w:r w:rsidR="008B4B33" w:rsidRPr="00D37C0C">
      <w:rPr>
        <w:rFonts w:ascii="Open Sans" w:hAnsi="Open Sans" w:cs="Open Sans"/>
        <w:sz w:val="20"/>
        <w:szCs w:val="18"/>
      </w:rPr>
      <w:instrText>PAGE   \* MERGEFORMAT</w:instrText>
    </w:r>
    <w:r w:rsidR="008B4B33" w:rsidRPr="00D37C0C">
      <w:rPr>
        <w:rFonts w:ascii="Open Sans" w:hAnsi="Open Sans" w:cs="Open Sans"/>
        <w:sz w:val="20"/>
        <w:szCs w:val="18"/>
      </w:rPr>
      <w:fldChar w:fldCharType="separate"/>
    </w:r>
    <w:r w:rsidR="008B4B33" w:rsidRPr="00D37C0C">
      <w:rPr>
        <w:rFonts w:ascii="Open Sans" w:hAnsi="Open Sans" w:cs="Open Sans"/>
        <w:sz w:val="20"/>
        <w:szCs w:val="18"/>
      </w:rPr>
      <w:t>1</w:t>
    </w:r>
    <w:r w:rsidR="008B4B33" w:rsidRPr="00D37C0C">
      <w:rPr>
        <w:rFonts w:ascii="Open Sans" w:hAnsi="Open Sans" w:cs="Open Sans"/>
        <w:sz w:val="2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3C4B" w14:textId="3FBDC6B7" w:rsidR="009F3838" w:rsidRDefault="009735FC" w:rsidP="00CB2A67">
    <w:pPr>
      <w:pStyle w:val="Kopfzeile"/>
    </w:pPr>
    <w:r>
      <w:rPr>
        <w:noProof/>
      </w:rPr>
      <w:drawing>
        <wp:anchor distT="0" distB="0" distL="114300" distR="114300" simplePos="0" relativeHeight="251682304" behindDoc="1" locked="0" layoutInCell="1" allowOverlap="1" wp14:anchorId="1A84BD51" wp14:editId="09BA68BF">
          <wp:simplePos x="0" y="0"/>
          <wp:positionH relativeFrom="column">
            <wp:posOffset>4585970</wp:posOffset>
          </wp:positionH>
          <wp:positionV relativeFrom="paragraph">
            <wp:posOffset>-22225</wp:posOffset>
          </wp:positionV>
          <wp:extent cx="1548000" cy="551226"/>
          <wp:effectExtent l="0" t="0" r="0" b="1270"/>
          <wp:wrapNone/>
          <wp:docPr id="373688389" name="Grafik 4"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688389" name="Grafik 4"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548000" cy="551226"/>
                  </a:xfrm>
                  <a:prstGeom prst="rect">
                    <a:avLst/>
                  </a:prstGeom>
                </pic:spPr>
              </pic:pic>
            </a:graphicData>
          </a:graphic>
          <wp14:sizeRelH relativeFrom="margin">
            <wp14:pctWidth>0</wp14:pctWidth>
          </wp14:sizeRelH>
          <wp14:sizeRelV relativeFrom="margin">
            <wp14:pctHeight>0</wp14:pctHeight>
          </wp14:sizeRelV>
        </wp:anchor>
      </w:drawing>
    </w:r>
    <w:r w:rsidR="00F95F3A">
      <w:rPr>
        <w:noProof/>
      </w:rPr>
      <mc:AlternateContent>
        <mc:Choice Requires="wps">
          <w:drawing>
            <wp:anchor distT="45720" distB="45720" distL="114300" distR="114300" simplePos="0" relativeHeight="251664384" behindDoc="0" locked="1" layoutInCell="1" allowOverlap="1" wp14:anchorId="09370517" wp14:editId="6E7D3BF6">
              <wp:simplePos x="0" y="0"/>
              <wp:positionH relativeFrom="page">
                <wp:posOffset>952500</wp:posOffset>
              </wp:positionH>
              <wp:positionV relativeFrom="page">
                <wp:posOffset>560705</wp:posOffset>
              </wp:positionV>
              <wp:extent cx="3599815" cy="514350"/>
              <wp:effectExtent l="0" t="0" r="635" b="0"/>
              <wp:wrapNone/>
              <wp:docPr id="93791034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514350"/>
                      </a:xfrm>
                      <a:prstGeom prst="rect">
                        <a:avLst/>
                      </a:prstGeom>
                      <a:solidFill>
                        <a:srgbClr val="FFFFFF"/>
                      </a:solidFill>
                      <a:ln w="9525">
                        <a:noFill/>
                        <a:miter lim="800000"/>
                        <a:headEnd/>
                        <a:tailEnd/>
                      </a:ln>
                    </wps:spPr>
                    <wps:txbx>
                      <w:txbxContent>
                        <w:p w14:paraId="05E43417" w14:textId="57903F69" w:rsidR="00767AF8" w:rsidRPr="009261AB" w:rsidRDefault="00B4618F" w:rsidP="00EC3B34">
                          <w:pPr>
                            <w:rPr>
                              <w:rFonts w:ascii="Open Sans" w:hAnsi="Open Sans" w:cs="Open Sans"/>
                              <w:color w:val="404040" w:themeColor="text1" w:themeTint="BF"/>
                              <w:w w:val="110"/>
                              <w:sz w:val="16"/>
                              <w:szCs w:val="16"/>
                            </w:rPr>
                          </w:pPr>
                          <w:r w:rsidRPr="00B4618F">
                            <w:rPr>
                              <w:rFonts w:ascii="Open Sans" w:hAnsi="Open Sans" w:cs="Open Sans"/>
                              <w:b/>
                              <w:color w:val="005596"/>
                              <w:sz w:val="44"/>
                              <w:szCs w:val="44"/>
                            </w:rPr>
                            <w:t>Pressemitteilung</w:t>
                          </w:r>
                        </w:p>
                      </w:txbxContent>
                    </wps:txbx>
                    <wps:bodyPr rot="0" vert="horz" wrap="square" lIns="0" tIns="45720" rIns="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9370517" id="_x0000_t202" coordsize="21600,21600" o:spt="202" path="m,l,21600r21600,l21600,xe">
              <v:stroke joinstyle="miter"/>
              <v:path gradientshapeok="t" o:connecttype="rect"/>
            </v:shapetype>
            <v:shape id="_x0000_s1028" type="#_x0000_t202" style="position:absolute;margin-left:75pt;margin-top:44.15pt;width:283.45pt;height:40.5pt;z-index:25166438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" stroked="f">
              <v:textbox inset="0,,0">
                <w:txbxContent>
                  <w:p w14:paraId="05E43417" w14:textId="57903F69" w:rsidR="00767AF8" w:rsidRPr="009261AB" w:rsidRDefault="00B4618F" w:rsidP="00EC3B34">
                    <w:pPr>
                      <w:rPr>
                        <w:rFonts w:ascii="Open Sans" w:hAnsi="Open Sans" w:cs="Open Sans"/>
                        <w:color w:val="404040" w:themeColor="text1" w:themeTint="BF"/>
                        <w:w w:val="110"/>
                        <w:sz w:val="16"/>
                        <w:szCs w:val="16"/>
                      </w:rPr>
                    </w:pPr>
                    <w:r w:rsidRPr="00B4618F">
                      <w:rPr>
                        <w:rFonts w:ascii="Open Sans" w:hAnsi="Open Sans" w:cs="Open Sans"/>
                        <w:b/>
                        <w:color w:val="005596"/>
                        <w:sz w:val="44"/>
                        <w:szCs w:val="44"/>
                      </w:rPr>
                      <w:t>Pressemitteilung</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42325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41FA5EDA"/>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9FA221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27851E2"/>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5002B5E"/>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94C0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A8B5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7E513A"/>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04DE6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B1A0E00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46F9016B"/>
    <w:multiLevelType w:val="hybridMultilevel"/>
    <w:tmpl w:val="1B700108"/>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AD97204"/>
    <w:multiLevelType w:val="hybridMultilevel"/>
    <w:tmpl w:val="1FE0382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D01282"/>
    <w:multiLevelType w:val="hybridMultilevel"/>
    <w:tmpl w:val="69FA1FC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D162DDC"/>
    <w:multiLevelType w:val="hybridMultilevel"/>
    <w:tmpl w:val="09DEE94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539511">
    <w:abstractNumId w:val="11"/>
  </w:num>
  <w:num w:numId="2" w16cid:durableId="822545487">
    <w:abstractNumId w:val="12"/>
  </w:num>
  <w:num w:numId="3" w16cid:durableId="1317145149">
    <w:abstractNumId w:val="13"/>
  </w:num>
  <w:num w:numId="4" w16cid:durableId="2088262196">
    <w:abstractNumId w:val="10"/>
  </w:num>
  <w:num w:numId="5" w16cid:durableId="1302081857">
    <w:abstractNumId w:val="9"/>
  </w:num>
  <w:num w:numId="6" w16cid:durableId="684096771">
    <w:abstractNumId w:val="7"/>
  </w:num>
  <w:num w:numId="7" w16cid:durableId="4137713">
    <w:abstractNumId w:val="6"/>
  </w:num>
  <w:num w:numId="8" w16cid:durableId="1959287871">
    <w:abstractNumId w:val="5"/>
  </w:num>
  <w:num w:numId="9" w16cid:durableId="792140912">
    <w:abstractNumId w:val="4"/>
  </w:num>
  <w:num w:numId="10" w16cid:durableId="780492835">
    <w:abstractNumId w:val="8"/>
  </w:num>
  <w:num w:numId="11" w16cid:durableId="406147988">
    <w:abstractNumId w:val="3"/>
  </w:num>
  <w:num w:numId="12" w16cid:durableId="1846240948">
    <w:abstractNumId w:val="2"/>
  </w:num>
  <w:num w:numId="13" w16cid:durableId="643896381">
    <w:abstractNumId w:val="1"/>
  </w:num>
  <w:num w:numId="14" w16cid:durableId="163351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18F"/>
    <w:rsid w:val="000065A1"/>
    <w:rsid w:val="00025D9E"/>
    <w:rsid w:val="00080BED"/>
    <w:rsid w:val="000B2F77"/>
    <w:rsid w:val="000C607D"/>
    <w:rsid w:val="000D4DE5"/>
    <w:rsid w:val="000F1958"/>
    <w:rsid w:val="00106070"/>
    <w:rsid w:val="00115751"/>
    <w:rsid w:val="0013744A"/>
    <w:rsid w:val="00140004"/>
    <w:rsid w:val="00152FFE"/>
    <w:rsid w:val="00160E15"/>
    <w:rsid w:val="001623F7"/>
    <w:rsid w:val="001A645C"/>
    <w:rsid w:val="001B3927"/>
    <w:rsid w:val="0020676E"/>
    <w:rsid w:val="00211FAF"/>
    <w:rsid w:val="00217120"/>
    <w:rsid w:val="002477DC"/>
    <w:rsid w:val="00277FB5"/>
    <w:rsid w:val="00281E73"/>
    <w:rsid w:val="002A178D"/>
    <w:rsid w:val="002B6136"/>
    <w:rsid w:val="002F235E"/>
    <w:rsid w:val="003069A9"/>
    <w:rsid w:val="00312513"/>
    <w:rsid w:val="00336B1B"/>
    <w:rsid w:val="0034748C"/>
    <w:rsid w:val="00375156"/>
    <w:rsid w:val="003B11BE"/>
    <w:rsid w:val="00431454"/>
    <w:rsid w:val="00445B97"/>
    <w:rsid w:val="004664C3"/>
    <w:rsid w:val="004D4164"/>
    <w:rsid w:val="00501E4C"/>
    <w:rsid w:val="0050309E"/>
    <w:rsid w:val="00525A43"/>
    <w:rsid w:val="00542BF0"/>
    <w:rsid w:val="00550802"/>
    <w:rsid w:val="0056028A"/>
    <w:rsid w:val="00583C6C"/>
    <w:rsid w:val="005A1B1B"/>
    <w:rsid w:val="005B32BB"/>
    <w:rsid w:val="005B3571"/>
    <w:rsid w:val="005E0314"/>
    <w:rsid w:val="00631137"/>
    <w:rsid w:val="00645143"/>
    <w:rsid w:val="00673076"/>
    <w:rsid w:val="006951F9"/>
    <w:rsid w:val="00696DE7"/>
    <w:rsid w:val="006A64A7"/>
    <w:rsid w:val="006A64DF"/>
    <w:rsid w:val="006D0DF9"/>
    <w:rsid w:val="006F1DD7"/>
    <w:rsid w:val="0072235A"/>
    <w:rsid w:val="00736E91"/>
    <w:rsid w:val="00767AF8"/>
    <w:rsid w:val="0078719B"/>
    <w:rsid w:val="007B7F75"/>
    <w:rsid w:val="007C3FC9"/>
    <w:rsid w:val="007C427E"/>
    <w:rsid w:val="008108FF"/>
    <w:rsid w:val="00814E5D"/>
    <w:rsid w:val="008420E2"/>
    <w:rsid w:val="008516D6"/>
    <w:rsid w:val="0085348D"/>
    <w:rsid w:val="00854DD5"/>
    <w:rsid w:val="008622E2"/>
    <w:rsid w:val="008663A9"/>
    <w:rsid w:val="008675E9"/>
    <w:rsid w:val="00897FC4"/>
    <w:rsid w:val="008A3B74"/>
    <w:rsid w:val="008B44D9"/>
    <w:rsid w:val="008B4B33"/>
    <w:rsid w:val="008D4C67"/>
    <w:rsid w:val="009261AB"/>
    <w:rsid w:val="00933257"/>
    <w:rsid w:val="00954D48"/>
    <w:rsid w:val="0096088F"/>
    <w:rsid w:val="009735FC"/>
    <w:rsid w:val="009F3838"/>
    <w:rsid w:val="00A16799"/>
    <w:rsid w:val="00A30F9A"/>
    <w:rsid w:val="00A3225A"/>
    <w:rsid w:val="00A5475D"/>
    <w:rsid w:val="00A54AE8"/>
    <w:rsid w:val="00A85693"/>
    <w:rsid w:val="00A92367"/>
    <w:rsid w:val="00A947C8"/>
    <w:rsid w:val="00AA58E0"/>
    <w:rsid w:val="00AB2100"/>
    <w:rsid w:val="00AC55A5"/>
    <w:rsid w:val="00AD76BA"/>
    <w:rsid w:val="00AF5483"/>
    <w:rsid w:val="00B028C8"/>
    <w:rsid w:val="00B129DA"/>
    <w:rsid w:val="00B37649"/>
    <w:rsid w:val="00B4618F"/>
    <w:rsid w:val="00B64A1F"/>
    <w:rsid w:val="00BA4DFF"/>
    <w:rsid w:val="00BD7D56"/>
    <w:rsid w:val="00C10609"/>
    <w:rsid w:val="00C27C25"/>
    <w:rsid w:val="00C335AB"/>
    <w:rsid w:val="00C47304"/>
    <w:rsid w:val="00C714FB"/>
    <w:rsid w:val="00C775CF"/>
    <w:rsid w:val="00CA75DE"/>
    <w:rsid w:val="00CB2A67"/>
    <w:rsid w:val="00CC2ADB"/>
    <w:rsid w:val="00CD0F7E"/>
    <w:rsid w:val="00D120B5"/>
    <w:rsid w:val="00D12F1B"/>
    <w:rsid w:val="00D37B15"/>
    <w:rsid w:val="00D37C0C"/>
    <w:rsid w:val="00D7406F"/>
    <w:rsid w:val="00DB3BB1"/>
    <w:rsid w:val="00DD0D1A"/>
    <w:rsid w:val="00DE0D39"/>
    <w:rsid w:val="00DE24D7"/>
    <w:rsid w:val="00E009DC"/>
    <w:rsid w:val="00E3784B"/>
    <w:rsid w:val="00E50C95"/>
    <w:rsid w:val="00E60EB5"/>
    <w:rsid w:val="00E77430"/>
    <w:rsid w:val="00E84E33"/>
    <w:rsid w:val="00E927AD"/>
    <w:rsid w:val="00EC3347"/>
    <w:rsid w:val="00EC3B34"/>
    <w:rsid w:val="00EC645E"/>
    <w:rsid w:val="00ED43F0"/>
    <w:rsid w:val="00EE4EFF"/>
    <w:rsid w:val="00EF608A"/>
    <w:rsid w:val="00F07A38"/>
    <w:rsid w:val="00F222EA"/>
    <w:rsid w:val="00F27C78"/>
    <w:rsid w:val="00F310D0"/>
    <w:rsid w:val="00F66F1A"/>
    <w:rsid w:val="00F95F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B9204"/>
  <w15:chartTrackingRefBased/>
  <w15:docId w15:val="{240F1C16-1A81-4C36-A827-BA1495F61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76E"/>
    <w:rPr>
      <w:rFonts w:ascii="Arial" w:hAnsi="Arial"/>
      <w:sz w:val="22"/>
    </w:rPr>
  </w:style>
  <w:style w:type="paragraph" w:styleId="berschrift1">
    <w:name w:val="heading 1"/>
    <w:basedOn w:val="Standard"/>
    <w:next w:val="Standard"/>
    <w:link w:val="berschrift1Zchn"/>
    <w:uiPriority w:val="9"/>
    <w:qFormat/>
    <w:rsid w:val="00D7406F"/>
    <w:pPr>
      <w:keepNext/>
      <w:keepLines/>
      <w:spacing w:before="480"/>
      <w:outlineLvl w:val="0"/>
    </w:pPr>
    <w:rPr>
      <w:rFonts w:eastAsiaTheme="majorEastAsia" w:cstheme="majorBidi"/>
      <w:b/>
      <w:bCs/>
      <w:sz w:val="28"/>
      <w:szCs w:val="28"/>
    </w:rPr>
  </w:style>
  <w:style w:type="paragraph" w:styleId="berschrift2">
    <w:name w:val="heading 2"/>
    <w:basedOn w:val="Standard"/>
    <w:next w:val="Standard"/>
    <w:link w:val="berschrift2Zchn"/>
    <w:uiPriority w:val="9"/>
    <w:semiHidden/>
    <w:unhideWhenUsed/>
    <w:qFormat/>
    <w:rsid w:val="009F383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9F3838"/>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9F3838"/>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9F3838"/>
    <w:pPr>
      <w:keepNext/>
      <w:keepLines/>
      <w:spacing w:before="80" w:after="40"/>
      <w:outlineLvl w:val="4"/>
    </w:pPr>
    <w:rPr>
      <w:rFonts w:asciiTheme="minorHAnsi" w:eastAsiaTheme="majorEastAsia" w:hAnsiTheme="min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9F3838"/>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F3838"/>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9F3838"/>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F3838"/>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7406F"/>
    <w:rPr>
      <w:rFonts w:ascii="Arial" w:eastAsiaTheme="majorEastAsia" w:hAnsi="Arial" w:cstheme="majorBidi"/>
      <w:b/>
      <w:bCs/>
      <w:sz w:val="28"/>
      <w:szCs w:val="28"/>
    </w:rPr>
  </w:style>
  <w:style w:type="paragraph" w:styleId="Titel">
    <w:name w:val="Title"/>
    <w:basedOn w:val="Standard"/>
    <w:next w:val="Standard"/>
    <w:link w:val="TitelZchn"/>
    <w:uiPriority w:val="10"/>
    <w:qFormat/>
    <w:rsid w:val="00AD76BA"/>
    <w:pPr>
      <w:pBdr>
        <w:bottom w:val="single" w:sz="8" w:space="4" w:color="4F81BD" w:themeColor="accent1"/>
      </w:pBdr>
      <w:spacing w:after="300"/>
      <w:contextualSpacing/>
    </w:pPr>
    <w:rPr>
      <w:rFonts w:eastAsiaTheme="majorEastAsia" w:cstheme="majorBidi"/>
      <w:color w:val="000000" w:themeColor="text1"/>
      <w:spacing w:val="5"/>
      <w:kern w:val="28"/>
      <w:sz w:val="52"/>
      <w:szCs w:val="52"/>
    </w:rPr>
  </w:style>
  <w:style w:type="character" w:customStyle="1" w:styleId="TitelZchn">
    <w:name w:val="Titel Zchn"/>
    <w:basedOn w:val="Absatz-Standardschriftart"/>
    <w:link w:val="Titel"/>
    <w:uiPriority w:val="10"/>
    <w:rsid w:val="00AD76BA"/>
    <w:rPr>
      <w:rFonts w:ascii="Arial" w:eastAsiaTheme="majorEastAsia" w:hAnsi="Arial" w:cstheme="majorBidi"/>
      <w:color w:val="000000" w:themeColor="text1"/>
      <w:spacing w:val="5"/>
      <w:kern w:val="28"/>
      <w:sz w:val="52"/>
      <w:szCs w:val="52"/>
    </w:rPr>
  </w:style>
  <w:style w:type="paragraph" w:styleId="Untertitel">
    <w:name w:val="Subtitle"/>
    <w:basedOn w:val="Standard"/>
    <w:next w:val="Standard"/>
    <w:link w:val="UntertitelZchn"/>
    <w:uiPriority w:val="11"/>
    <w:qFormat/>
    <w:rsid w:val="00D7406F"/>
    <w:pPr>
      <w:numPr>
        <w:ilvl w:val="1"/>
      </w:numPr>
    </w:pPr>
    <w:rPr>
      <w:rFonts w:eastAsiaTheme="majorEastAsia" w:cstheme="majorBidi"/>
      <w:i/>
      <w:iCs/>
      <w:spacing w:val="15"/>
      <w:sz w:val="24"/>
      <w:szCs w:val="24"/>
    </w:rPr>
  </w:style>
  <w:style w:type="character" w:customStyle="1" w:styleId="UntertitelZchn">
    <w:name w:val="Untertitel Zchn"/>
    <w:basedOn w:val="Absatz-Standardschriftart"/>
    <w:link w:val="Untertitel"/>
    <w:uiPriority w:val="11"/>
    <w:rsid w:val="00D7406F"/>
    <w:rPr>
      <w:rFonts w:ascii="Arial" w:eastAsiaTheme="majorEastAsia" w:hAnsi="Arial" w:cstheme="majorBidi"/>
      <w:i/>
      <w:iCs/>
      <w:spacing w:val="15"/>
      <w:sz w:val="24"/>
      <w:szCs w:val="24"/>
    </w:rPr>
  </w:style>
  <w:style w:type="character" w:customStyle="1" w:styleId="berschrift2Zchn">
    <w:name w:val="Überschrift 2 Zchn"/>
    <w:basedOn w:val="Absatz-Standardschriftart"/>
    <w:link w:val="berschrift2"/>
    <w:uiPriority w:val="9"/>
    <w:semiHidden/>
    <w:rsid w:val="009F3838"/>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9F3838"/>
    <w:rPr>
      <w:rFonts w:asciiTheme="minorHAnsi" w:eastAsiaTheme="majorEastAsia" w:hAnsiTheme="minorHAnsi" w:cstheme="majorBidi"/>
      <w:color w:val="365F91" w:themeColor="accent1" w:themeShade="BF"/>
      <w:sz w:val="28"/>
      <w:szCs w:val="28"/>
    </w:rPr>
  </w:style>
  <w:style w:type="character" w:customStyle="1" w:styleId="berschrift4Zchn">
    <w:name w:val="Überschrift 4 Zchn"/>
    <w:basedOn w:val="Absatz-Standardschriftart"/>
    <w:link w:val="berschrift4"/>
    <w:uiPriority w:val="9"/>
    <w:semiHidden/>
    <w:rsid w:val="009F3838"/>
    <w:rPr>
      <w:rFonts w:asciiTheme="minorHAnsi" w:eastAsiaTheme="majorEastAsia" w:hAnsiTheme="minorHAnsi" w:cstheme="majorBidi"/>
      <w:i/>
      <w:iCs/>
      <w:color w:val="365F91" w:themeColor="accent1" w:themeShade="BF"/>
      <w:sz w:val="22"/>
    </w:rPr>
  </w:style>
  <w:style w:type="character" w:customStyle="1" w:styleId="berschrift5Zchn">
    <w:name w:val="Überschrift 5 Zchn"/>
    <w:basedOn w:val="Absatz-Standardschriftart"/>
    <w:link w:val="berschrift5"/>
    <w:uiPriority w:val="9"/>
    <w:semiHidden/>
    <w:rsid w:val="009F3838"/>
    <w:rPr>
      <w:rFonts w:asciiTheme="minorHAnsi" w:eastAsiaTheme="majorEastAsia" w:hAnsiTheme="minorHAnsi" w:cstheme="majorBidi"/>
      <w:color w:val="365F91" w:themeColor="accent1" w:themeShade="BF"/>
      <w:sz w:val="22"/>
    </w:rPr>
  </w:style>
  <w:style w:type="character" w:customStyle="1" w:styleId="berschrift6Zchn">
    <w:name w:val="Überschrift 6 Zchn"/>
    <w:basedOn w:val="Absatz-Standardschriftart"/>
    <w:link w:val="berschrift6"/>
    <w:uiPriority w:val="9"/>
    <w:semiHidden/>
    <w:rsid w:val="009F3838"/>
    <w:rPr>
      <w:rFonts w:asciiTheme="minorHAnsi" w:eastAsiaTheme="majorEastAsia" w:hAnsiTheme="minorHAnsi" w:cstheme="majorBidi"/>
      <w:i/>
      <w:iCs/>
      <w:color w:val="595959" w:themeColor="text1" w:themeTint="A6"/>
      <w:sz w:val="22"/>
    </w:rPr>
  </w:style>
  <w:style w:type="character" w:customStyle="1" w:styleId="berschrift7Zchn">
    <w:name w:val="Überschrift 7 Zchn"/>
    <w:basedOn w:val="Absatz-Standardschriftart"/>
    <w:link w:val="berschrift7"/>
    <w:uiPriority w:val="9"/>
    <w:semiHidden/>
    <w:rsid w:val="009F3838"/>
    <w:rPr>
      <w:rFonts w:asciiTheme="minorHAnsi" w:eastAsiaTheme="majorEastAsia" w:hAnsiTheme="minorHAnsi" w:cstheme="majorBidi"/>
      <w:color w:val="595959" w:themeColor="text1" w:themeTint="A6"/>
      <w:sz w:val="22"/>
    </w:rPr>
  </w:style>
  <w:style w:type="character" w:customStyle="1" w:styleId="berschrift8Zchn">
    <w:name w:val="Überschrift 8 Zchn"/>
    <w:basedOn w:val="Absatz-Standardschriftart"/>
    <w:link w:val="berschrift8"/>
    <w:uiPriority w:val="9"/>
    <w:semiHidden/>
    <w:rsid w:val="009F3838"/>
    <w:rPr>
      <w:rFonts w:asciiTheme="minorHAnsi" w:eastAsiaTheme="majorEastAsia" w:hAnsiTheme="minorHAnsi" w:cstheme="majorBidi"/>
      <w:i/>
      <w:iCs/>
      <w:color w:val="272727" w:themeColor="text1" w:themeTint="D8"/>
      <w:sz w:val="22"/>
    </w:rPr>
  </w:style>
  <w:style w:type="character" w:customStyle="1" w:styleId="berschrift9Zchn">
    <w:name w:val="Überschrift 9 Zchn"/>
    <w:basedOn w:val="Absatz-Standardschriftart"/>
    <w:link w:val="berschrift9"/>
    <w:uiPriority w:val="9"/>
    <w:semiHidden/>
    <w:rsid w:val="009F3838"/>
    <w:rPr>
      <w:rFonts w:asciiTheme="minorHAnsi" w:eastAsiaTheme="majorEastAsia" w:hAnsiTheme="minorHAnsi" w:cstheme="majorBidi"/>
      <w:color w:val="272727" w:themeColor="text1" w:themeTint="D8"/>
      <w:sz w:val="22"/>
    </w:rPr>
  </w:style>
  <w:style w:type="paragraph" w:styleId="Zitat">
    <w:name w:val="Quote"/>
    <w:basedOn w:val="Standard"/>
    <w:next w:val="Standard"/>
    <w:link w:val="ZitatZchn"/>
    <w:uiPriority w:val="29"/>
    <w:qFormat/>
    <w:rsid w:val="009F3838"/>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9F3838"/>
    <w:rPr>
      <w:rFonts w:ascii="Arial" w:hAnsi="Arial"/>
      <w:i/>
      <w:iCs/>
      <w:color w:val="404040" w:themeColor="text1" w:themeTint="BF"/>
      <w:sz w:val="22"/>
    </w:rPr>
  </w:style>
  <w:style w:type="paragraph" w:styleId="Listenabsatz">
    <w:name w:val="List Paragraph"/>
    <w:basedOn w:val="Standard"/>
    <w:uiPriority w:val="34"/>
    <w:qFormat/>
    <w:rsid w:val="009F3838"/>
    <w:pPr>
      <w:ind w:left="720"/>
      <w:contextualSpacing/>
    </w:pPr>
  </w:style>
  <w:style w:type="character" w:styleId="IntensiveHervorhebung">
    <w:name w:val="Intense Emphasis"/>
    <w:basedOn w:val="Absatz-Standardschriftart"/>
    <w:uiPriority w:val="21"/>
    <w:qFormat/>
    <w:rsid w:val="009F3838"/>
    <w:rPr>
      <w:i/>
      <w:iCs/>
      <w:color w:val="365F91" w:themeColor="accent1" w:themeShade="BF"/>
    </w:rPr>
  </w:style>
  <w:style w:type="paragraph" w:styleId="IntensivesZitat">
    <w:name w:val="Intense Quote"/>
    <w:basedOn w:val="Standard"/>
    <w:next w:val="Standard"/>
    <w:link w:val="IntensivesZitatZchn"/>
    <w:uiPriority w:val="30"/>
    <w:qFormat/>
    <w:rsid w:val="009F383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9F3838"/>
    <w:rPr>
      <w:rFonts w:ascii="Arial" w:hAnsi="Arial"/>
      <w:i/>
      <w:iCs/>
      <w:color w:val="365F91" w:themeColor="accent1" w:themeShade="BF"/>
      <w:sz w:val="22"/>
    </w:rPr>
  </w:style>
  <w:style w:type="character" w:styleId="IntensiverVerweis">
    <w:name w:val="Intense Reference"/>
    <w:basedOn w:val="Absatz-Standardschriftart"/>
    <w:uiPriority w:val="32"/>
    <w:qFormat/>
    <w:rsid w:val="009F3838"/>
    <w:rPr>
      <w:b/>
      <w:bCs/>
      <w:smallCaps/>
      <w:color w:val="365F91" w:themeColor="accent1" w:themeShade="BF"/>
      <w:spacing w:val="5"/>
    </w:rPr>
  </w:style>
  <w:style w:type="paragraph" w:styleId="Kopfzeile">
    <w:name w:val="header"/>
    <w:basedOn w:val="Standard"/>
    <w:link w:val="KopfzeileZchn"/>
    <w:uiPriority w:val="99"/>
    <w:unhideWhenUsed/>
    <w:rsid w:val="009F3838"/>
    <w:pPr>
      <w:tabs>
        <w:tab w:val="center" w:pos="4536"/>
        <w:tab w:val="right" w:pos="9072"/>
      </w:tabs>
    </w:pPr>
  </w:style>
  <w:style w:type="character" w:customStyle="1" w:styleId="KopfzeileZchn">
    <w:name w:val="Kopfzeile Zchn"/>
    <w:basedOn w:val="Absatz-Standardschriftart"/>
    <w:link w:val="Kopfzeile"/>
    <w:uiPriority w:val="99"/>
    <w:rsid w:val="009F3838"/>
    <w:rPr>
      <w:rFonts w:ascii="Arial" w:hAnsi="Arial"/>
      <w:sz w:val="22"/>
    </w:rPr>
  </w:style>
  <w:style w:type="paragraph" w:styleId="Fuzeile">
    <w:name w:val="footer"/>
    <w:basedOn w:val="Standard"/>
    <w:link w:val="FuzeileZchn"/>
    <w:uiPriority w:val="99"/>
    <w:unhideWhenUsed/>
    <w:rsid w:val="009F3838"/>
    <w:pPr>
      <w:tabs>
        <w:tab w:val="center" w:pos="4536"/>
        <w:tab w:val="right" w:pos="9072"/>
      </w:tabs>
    </w:pPr>
  </w:style>
  <w:style w:type="character" w:customStyle="1" w:styleId="FuzeileZchn">
    <w:name w:val="Fußzeile Zchn"/>
    <w:basedOn w:val="Absatz-Standardschriftart"/>
    <w:link w:val="Fuzeile"/>
    <w:uiPriority w:val="99"/>
    <w:rsid w:val="009F3838"/>
    <w:rPr>
      <w:rFonts w:ascii="Arial" w:hAnsi="Arial"/>
      <w:sz w:val="22"/>
    </w:rPr>
  </w:style>
  <w:style w:type="paragraph" w:styleId="KeinLeerraum">
    <w:name w:val="No Spacing"/>
    <w:uiPriority w:val="1"/>
    <w:qFormat/>
    <w:rsid w:val="009F3838"/>
    <w:rPr>
      <w:rFonts w:ascii="Arial" w:hAnsi="Arial"/>
      <w:sz w:val="22"/>
    </w:rPr>
  </w:style>
  <w:style w:type="paragraph" w:styleId="Textkrper">
    <w:name w:val="Body Text"/>
    <w:basedOn w:val="Standard"/>
    <w:link w:val="TextkrperZchn"/>
    <w:uiPriority w:val="1"/>
    <w:qFormat/>
    <w:rsid w:val="00115751"/>
    <w:pPr>
      <w:widowControl w:val="0"/>
      <w:autoSpaceDE w:val="0"/>
      <w:autoSpaceDN w:val="0"/>
    </w:pPr>
    <w:rPr>
      <w:rFonts w:ascii="Trebuchet MS" w:eastAsia="Trebuchet MS" w:hAnsi="Trebuchet MS" w:cs="Trebuchet MS"/>
      <w:sz w:val="16"/>
      <w:szCs w:val="16"/>
      <w:lang w:eastAsia="en-US"/>
    </w:rPr>
  </w:style>
  <w:style w:type="character" w:customStyle="1" w:styleId="TextkrperZchn">
    <w:name w:val="Textkörper Zchn"/>
    <w:basedOn w:val="Absatz-Standardschriftart"/>
    <w:link w:val="Textkrper"/>
    <w:uiPriority w:val="1"/>
    <w:rsid w:val="00115751"/>
    <w:rPr>
      <w:rFonts w:ascii="Trebuchet MS" w:eastAsia="Trebuchet MS" w:hAnsi="Trebuchet MS" w:cs="Trebuchet MS"/>
      <w:sz w:val="16"/>
      <w:szCs w:val="16"/>
      <w:lang w:eastAsia="en-US"/>
    </w:rPr>
  </w:style>
  <w:style w:type="character" w:styleId="Hyperlink">
    <w:name w:val="Hyperlink"/>
    <w:basedOn w:val="Absatz-Standardschriftart"/>
    <w:uiPriority w:val="99"/>
    <w:unhideWhenUsed/>
    <w:rsid w:val="00115751"/>
    <w:rPr>
      <w:color w:val="0000FF" w:themeColor="hyperlink"/>
      <w:u w:val="single"/>
    </w:rPr>
  </w:style>
  <w:style w:type="character" w:styleId="NichtaufgelsteErwhnung">
    <w:name w:val="Unresolved Mention"/>
    <w:basedOn w:val="Absatz-Standardschriftart"/>
    <w:uiPriority w:val="99"/>
    <w:semiHidden/>
    <w:unhideWhenUsed/>
    <w:rsid w:val="00115751"/>
    <w:rPr>
      <w:color w:val="605E5C"/>
      <w:shd w:val="clear" w:color="auto" w:fill="E1DFDD"/>
    </w:rPr>
  </w:style>
  <w:style w:type="table" w:styleId="Tabellenraster">
    <w:name w:val="Table Grid"/>
    <w:basedOn w:val="NormaleTabelle"/>
    <w:uiPriority w:val="59"/>
    <w:rsid w:val="00D3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B129DA"/>
    <w:pPr>
      <w:spacing w:before="100" w:beforeAutospacing="1" w:after="100" w:afterAutospacing="1"/>
    </w:pPr>
    <w:rPr>
      <w:rFonts w:ascii="Times New Roman" w:hAnsi="Times New Roman"/>
      <w:sz w:val="24"/>
      <w:szCs w:val="24"/>
    </w:rPr>
  </w:style>
  <w:style w:type="paragraph" w:customStyle="1" w:styleId="TWTextebene">
    <w:name w:val="TW Textebene"/>
    <w:qFormat/>
    <w:rsid w:val="00B129DA"/>
    <w:pPr>
      <w:spacing w:after="340" w:line="360" w:lineRule="auto"/>
      <w:jc w:val="both"/>
    </w:pPr>
    <w:rPr>
      <w:rFonts w:ascii="Arial" w:eastAsiaTheme="minorHAnsi" w:hAnsi="Arial" w:cstheme="minorBidi"/>
      <w:sz w:val="21"/>
      <w:szCs w:val="22"/>
      <w:lang w:eastAsia="en-US"/>
    </w:rPr>
  </w:style>
  <w:style w:type="paragraph" w:styleId="Abbildungsverzeichnis">
    <w:name w:val="table of figures"/>
    <w:basedOn w:val="Standard"/>
    <w:next w:val="Standard"/>
    <w:uiPriority w:val="99"/>
    <w:semiHidden/>
    <w:unhideWhenUsed/>
    <w:rsid w:val="000B2F77"/>
  </w:style>
  <w:style w:type="paragraph" w:styleId="Anrede">
    <w:name w:val="Salutation"/>
    <w:basedOn w:val="Standard"/>
    <w:next w:val="Standard"/>
    <w:link w:val="AnredeZchn"/>
    <w:uiPriority w:val="99"/>
    <w:semiHidden/>
    <w:unhideWhenUsed/>
    <w:rsid w:val="000B2F77"/>
  </w:style>
  <w:style w:type="character" w:customStyle="1" w:styleId="AnredeZchn">
    <w:name w:val="Anrede Zchn"/>
    <w:basedOn w:val="Absatz-Standardschriftart"/>
    <w:link w:val="Anrede"/>
    <w:uiPriority w:val="99"/>
    <w:semiHidden/>
    <w:rsid w:val="000B2F77"/>
    <w:rPr>
      <w:rFonts w:ascii="Arial" w:hAnsi="Arial"/>
      <w:sz w:val="22"/>
    </w:rPr>
  </w:style>
  <w:style w:type="paragraph" w:styleId="Aufzhlungszeichen">
    <w:name w:val="List Bullet"/>
    <w:basedOn w:val="Standard"/>
    <w:uiPriority w:val="99"/>
    <w:semiHidden/>
    <w:unhideWhenUsed/>
    <w:rsid w:val="000B2F77"/>
    <w:pPr>
      <w:numPr>
        <w:numId w:val="5"/>
      </w:numPr>
      <w:contextualSpacing/>
    </w:pPr>
  </w:style>
  <w:style w:type="paragraph" w:styleId="Aufzhlungszeichen2">
    <w:name w:val="List Bullet 2"/>
    <w:basedOn w:val="Standard"/>
    <w:uiPriority w:val="99"/>
    <w:semiHidden/>
    <w:unhideWhenUsed/>
    <w:rsid w:val="000B2F77"/>
    <w:pPr>
      <w:numPr>
        <w:numId w:val="6"/>
      </w:numPr>
      <w:contextualSpacing/>
    </w:pPr>
  </w:style>
  <w:style w:type="paragraph" w:styleId="Aufzhlungszeichen3">
    <w:name w:val="List Bullet 3"/>
    <w:basedOn w:val="Standard"/>
    <w:uiPriority w:val="99"/>
    <w:semiHidden/>
    <w:unhideWhenUsed/>
    <w:rsid w:val="000B2F77"/>
    <w:pPr>
      <w:numPr>
        <w:numId w:val="7"/>
      </w:numPr>
      <w:contextualSpacing/>
    </w:pPr>
  </w:style>
  <w:style w:type="paragraph" w:styleId="Aufzhlungszeichen4">
    <w:name w:val="List Bullet 4"/>
    <w:basedOn w:val="Standard"/>
    <w:uiPriority w:val="99"/>
    <w:semiHidden/>
    <w:unhideWhenUsed/>
    <w:rsid w:val="000B2F77"/>
    <w:pPr>
      <w:numPr>
        <w:numId w:val="8"/>
      </w:numPr>
      <w:contextualSpacing/>
    </w:pPr>
  </w:style>
  <w:style w:type="paragraph" w:styleId="Aufzhlungszeichen5">
    <w:name w:val="List Bullet 5"/>
    <w:basedOn w:val="Standard"/>
    <w:uiPriority w:val="99"/>
    <w:semiHidden/>
    <w:unhideWhenUsed/>
    <w:rsid w:val="000B2F77"/>
    <w:pPr>
      <w:numPr>
        <w:numId w:val="9"/>
      </w:numPr>
      <w:contextualSpacing/>
    </w:pPr>
  </w:style>
  <w:style w:type="paragraph" w:styleId="Beschriftung">
    <w:name w:val="caption"/>
    <w:basedOn w:val="Standard"/>
    <w:next w:val="Standard"/>
    <w:uiPriority w:val="35"/>
    <w:semiHidden/>
    <w:unhideWhenUsed/>
    <w:qFormat/>
    <w:rsid w:val="000B2F77"/>
    <w:pPr>
      <w:spacing w:after="200"/>
    </w:pPr>
    <w:rPr>
      <w:i/>
      <w:iCs/>
      <w:color w:val="1F497D" w:themeColor="text2"/>
      <w:sz w:val="18"/>
      <w:szCs w:val="18"/>
    </w:rPr>
  </w:style>
  <w:style w:type="paragraph" w:styleId="Blocktext">
    <w:name w:val="Block Text"/>
    <w:basedOn w:val="Standard"/>
    <w:uiPriority w:val="99"/>
    <w:semiHidden/>
    <w:unhideWhenUsed/>
    <w:rsid w:val="000B2F7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Datum">
    <w:name w:val="Date"/>
    <w:basedOn w:val="Standard"/>
    <w:next w:val="Standard"/>
    <w:link w:val="DatumZchn"/>
    <w:uiPriority w:val="99"/>
    <w:semiHidden/>
    <w:unhideWhenUsed/>
    <w:rsid w:val="000B2F77"/>
  </w:style>
  <w:style w:type="character" w:customStyle="1" w:styleId="DatumZchn">
    <w:name w:val="Datum Zchn"/>
    <w:basedOn w:val="Absatz-Standardschriftart"/>
    <w:link w:val="Datum"/>
    <w:uiPriority w:val="99"/>
    <w:semiHidden/>
    <w:rsid w:val="000B2F77"/>
    <w:rPr>
      <w:rFonts w:ascii="Arial" w:hAnsi="Arial"/>
      <w:sz w:val="22"/>
    </w:rPr>
  </w:style>
  <w:style w:type="paragraph" w:styleId="Dokumentstruktur">
    <w:name w:val="Document Map"/>
    <w:basedOn w:val="Standard"/>
    <w:link w:val="DokumentstrukturZchn"/>
    <w:uiPriority w:val="99"/>
    <w:semiHidden/>
    <w:unhideWhenUsed/>
    <w:rsid w:val="000B2F77"/>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0B2F77"/>
    <w:rPr>
      <w:rFonts w:ascii="Segoe UI" w:hAnsi="Segoe UI" w:cs="Segoe UI"/>
      <w:sz w:val="16"/>
      <w:szCs w:val="16"/>
    </w:rPr>
  </w:style>
  <w:style w:type="paragraph" w:styleId="E-Mail-Signatur">
    <w:name w:val="E-mail Signature"/>
    <w:basedOn w:val="Standard"/>
    <w:link w:val="E-Mail-SignaturZchn"/>
    <w:uiPriority w:val="99"/>
    <w:semiHidden/>
    <w:unhideWhenUsed/>
    <w:rsid w:val="000B2F77"/>
  </w:style>
  <w:style w:type="character" w:customStyle="1" w:styleId="E-Mail-SignaturZchn">
    <w:name w:val="E-Mail-Signatur Zchn"/>
    <w:basedOn w:val="Absatz-Standardschriftart"/>
    <w:link w:val="E-Mail-Signatur"/>
    <w:uiPriority w:val="99"/>
    <w:semiHidden/>
    <w:rsid w:val="000B2F77"/>
    <w:rPr>
      <w:rFonts w:ascii="Arial" w:hAnsi="Arial"/>
      <w:sz w:val="22"/>
    </w:rPr>
  </w:style>
  <w:style w:type="paragraph" w:styleId="Endnotentext">
    <w:name w:val="endnote text"/>
    <w:basedOn w:val="Standard"/>
    <w:link w:val="EndnotentextZchn"/>
    <w:uiPriority w:val="99"/>
    <w:semiHidden/>
    <w:unhideWhenUsed/>
    <w:rsid w:val="000B2F77"/>
    <w:rPr>
      <w:sz w:val="20"/>
    </w:rPr>
  </w:style>
  <w:style w:type="character" w:customStyle="1" w:styleId="EndnotentextZchn">
    <w:name w:val="Endnotentext Zchn"/>
    <w:basedOn w:val="Absatz-Standardschriftart"/>
    <w:link w:val="Endnotentext"/>
    <w:uiPriority w:val="99"/>
    <w:semiHidden/>
    <w:rsid w:val="000B2F77"/>
    <w:rPr>
      <w:rFonts w:ascii="Arial" w:hAnsi="Arial"/>
    </w:rPr>
  </w:style>
  <w:style w:type="paragraph" w:styleId="Fu-Endnotenberschrift">
    <w:name w:val="Note Heading"/>
    <w:basedOn w:val="Standard"/>
    <w:next w:val="Standard"/>
    <w:link w:val="Fu-EndnotenberschriftZchn"/>
    <w:uiPriority w:val="99"/>
    <w:semiHidden/>
    <w:unhideWhenUsed/>
    <w:rsid w:val="000B2F77"/>
  </w:style>
  <w:style w:type="character" w:customStyle="1" w:styleId="Fu-EndnotenberschriftZchn">
    <w:name w:val="Fuß/-Endnotenüberschrift Zchn"/>
    <w:basedOn w:val="Absatz-Standardschriftart"/>
    <w:link w:val="Fu-Endnotenberschrift"/>
    <w:uiPriority w:val="99"/>
    <w:semiHidden/>
    <w:rsid w:val="000B2F77"/>
    <w:rPr>
      <w:rFonts w:ascii="Arial" w:hAnsi="Arial"/>
      <w:sz w:val="22"/>
    </w:rPr>
  </w:style>
  <w:style w:type="paragraph" w:styleId="Funotentext">
    <w:name w:val="footnote text"/>
    <w:basedOn w:val="Standard"/>
    <w:link w:val="FunotentextZchn"/>
    <w:uiPriority w:val="99"/>
    <w:semiHidden/>
    <w:unhideWhenUsed/>
    <w:rsid w:val="000B2F77"/>
    <w:rPr>
      <w:sz w:val="20"/>
    </w:rPr>
  </w:style>
  <w:style w:type="character" w:customStyle="1" w:styleId="FunotentextZchn">
    <w:name w:val="Fußnotentext Zchn"/>
    <w:basedOn w:val="Absatz-Standardschriftart"/>
    <w:link w:val="Funotentext"/>
    <w:uiPriority w:val="99"/>
    <w:semiHidden/>
    <w:rsid w:val="000B2F77"/>
    <w:rPr>
      <w:rFonts w:ascii="Arial" w:hAnsi="Arial"/>
    </w:rPr>
  </w:style>
  <w:style w:type="paragraph" w:styleId="Gruformel">
    <w:name w:val="Closing"/>
    <w:basedOn w:val="Standard"/>
    <w:link w:val="GruformelZchn"/>
    <w:uiPriority w:val="99"/>
    <w:semiHidden/>
    <w:unhideWhenUsed/>
    <w:rsid w:val="000B2F77"/>
    <w:pPr>
      <w:ind w:left="4252"/>
    </w:pPr>
  </w:style>
  <w:style w:type="character" w:customStyle="1" w:styleId="GruformelZchn">
    <w:name w:val="Grußformel Zchn"/>
    <w:basedOn w:val="Absatz-Standardschriftart"/>
    <w:link w:val="Gruformel"/>
    <w:uiPriority w:val="99"/>
    <w:semiHidden/>
    <w:rsid w:val="000B2F77"/>
    <w:rPr>
      <w:rFonts w:ascii="Arial" w:hAnsi="Arial"/>
      <w:sz w:val="22"/>
    </w:rPr>
  </w:style>
  <w:style w:type="paragraph" w:styleId="HTMLAdresse">
    <w:name w:val="HTML Address"/>
    <w:basedOn w:val="Standard"/>
    <w:link w:val="HTMLAdresseZchn"/>
    <w:uiPriority w:val="99"/>
    <w:semiHidden/>
    <w:unhideWhenUsed/>
    <w:rsid w:val="000B2F77"/>
    <w:rPr>
      <w:i/>
      <w:iCs/>
    </w:rPr>
  </w:style>
  <w:style w:type="character" w:customStyle="1" w:styleId="HTMLAdresseZchn">
    <w:name w:val="HTML Adresse Zchn"/>
    <w:basedOn w:val="Absatz-Standardschriftart"/>
    <w:link w:val="HTMLAdresse"/>
    <w:uiPriority w:val="99"/>
    <w:semiHidden/>
    <w:rsid w:val="000B2F77"/>
    <w:rPr>
      <w:rFonts w:ascii="Arial" w:hAnsi="Arial"/>
      <w:i/>
      <w:iCs/>
      <w:sz w:val="22"/>
    </w:rPr>
  </w:style>
  <w:style w:type="paragraph" w:styleId="HTMLVorformatiert">
    <w:name w:val="HTML Preformatted"/>
    <w:basedOn w:val="Standard"/>
    <w:link w:val="HTMLVorformatiertZchn"/>
    <w:uiPriority w:val="99"/>
    <w:semiHidden/>
    <w:unhideWhenUsed/>
    <w:rsid w:val="000B2F77"/>
    <w:rPr>
      <w:rFonts w:ascii="Consolas" w:hAnsi="Consolas"/>
      <w:sz w:val="20"/>
    </w:rPr>
  </w:style>
  <w:style w:type="character" w:customStyle="1" w:styleId="HTMLVorformatiertZchn">
    <w:name w:val="HTML Vorformatiert Zchn"/>
    <w:basedOn w:val="Absatz-Standardschriftart"/>
    <w:link w:val="HTMLVorformatiert"/>
    <w:uiPriority w:val="99"/>
    <w:semiHidden/>
    <w:rsid w:val="000B2F77"/>
    <w:rPr>
      <w:rFonts w:ascii="Consolas" w:hAnsi="Consolas"/>
    </w:rPr>
  </w:style>
  <w:style w:type="paragraph" w:styleId="Index1">
    <w:name w:val="index 1"/>
    <w:basedOn w:val="Standard"/>
    <w:next w:val="Standard"/>
    <w:autoRedefine/>
    <w:uiPriority w:val="99"/>
    <w:semiHidden/>
    <w:unhideWhenUsed/>
    <w:rsid w:val="000B2F77"/>
    <w:pPr>
      <w:ind w:left="220" w:hanging="220"/>
    </w:pPr>
  </w:style>
  <w:style w:type="paragraph" w:styleId="Index2">
    <w:name w:val="index 2"/>
    <w:basedOn w:val="Standard"/>
    <w:next w:val="Standard"/>
    <w:autoRedefine/>
    <w:uiPriority w:val="99"/>
    <w:semiHidden/>
    <w:unhideWhenUsed/>
    <w:rsid w:val="000B2F77"/>
    <w:pPr>
      <w:ind w:left="440" w:hanging="220"/>
    </w:pPr>
  </w:style>
  <w:style w:type="paragraph" w:styleId="Index3">
    <w:name w:val="index 3"/>
    <w:basedOn w:val="Standard"/>
    <w:next w:val="Standard"/>
    <w:autoRedefine/>
    <w:uiPriority w:val="99"/>
    <w:semiHidden/>
    <w:unhideWhenUsed/>
    <w:rsid w:val="000B2F77"/>
    <w:pPr>
      <w:ind w:left="660" w:hanging="220"/>
    </w:pPr>
  </w:style>
  <w:style w:type="paragraph" w:styleId="Index4">
    <w:name w:val="index 4"/>
    <w:basedOn w:val="Standard"/>
    <w:next w:val="Standard"/>
    <w:autoRedefine/>
    <w:uiPriority w:val="99"/>
    <w:semiHidden/>
    <w:unhideWhenUsed/>
    <w:rsid w:val="000B2F77"/>
    <w:pPr>
      <w:ind w:left="880" w:hanging="220"/>
    </w:pPr>
  </w:style>
  <w:style w:type="paragraph" w:styleId="Index5">
    <w:name w:val="index 5"/>
    <w:basedOn w:val="Standard"/>
    <w:next w:val="Standard"/>
    <w:autoRedefine/>
    <w:uiPriority w:val="99"/>
    <w:semiHidden/>
    <w:unhideWhenUsed/>
    <w:rsid w:val="000B2F77"/>
    <w:pPr>
      <w:ind w:left="1100" w:hanging="220"/>
    </w:pPr>
  </w:style>
  <w:style w:type="paragraph" w:styleId="Index6">
    <w:name w:val="index 6"/>
    <w:basedOn w:val="Standard"/>
    <w:next w:val="Standard"/>
    <w:autoRedefine/>
    <w:uiPriority w:val="99"/>
    <w:semiHidden/>
    <w:unhideWhenUsed/>
    <w:rsid w:val="000B2F77"/>
    <w:pPr>
      <w:ind w:left="1320" w:hanging="220"/>
    </w:pPr>
  </w:style>
  <w:style w:type="paragraph" w:styleId="Index7">
    <w:name w:val="index 7"/>
    <w:basedOn w:val="Standard"/>
    <w:next w:val="Standard"/>
    <w:autoRedefine/>
    <w:uiPriority w:val="99"/>
    <w:semiHidden/>
    <w:unhideWhenUsed/>
    <w:rsid w:val="000B2F77"/>
    <w:pPr>
      <w:ind w:left="1540" w:hanging="220"/>
    </w:pPr>
  </w:style>
  <w:style w:type="paragraph" w:styleId="Index8">
    <w:name w:val="index 8"/>
    <w:basedOn w:val="Standard"/>
    <w:next w:val="Standard"/>
    <w:autoRedefine/>
    <w:uiPriority w:val="99"/>
    <w:semiHidden/>
    <w:unhideWhenUsed/>
    <w:rsid w:val="000B2F77"/>
    <w:pPr>
      <w:ind w:left="1760" w:hanging="220"/>
    </w:pPr>
  </w:style>
  <w:style w:type="paragraph" w:styleId="Index9">
    <w:name w:val="index 9"/>
    <w:basedOn w:val="Standard"/>
    <w:next w:val="Standard"/>
    <w:autoRedefine/>
    <w:uiPriority w:val="99"/>
    <w:semiHidden/>
    <w:unhideWhenUsed/>
    <w:rsid w:val="000B2F77"/>
    <w:pPr>
      <w:ind w:left="1980" w:hanging="220"/>
    </w:pPr>
  </w:style>
  <w:style w:type="paragraph" w:styleId="Indexberschrift">
    <w:name w:val="index heading"/>
    <w:basedOn w:val="Standard"/>
    <w:next w:val="Index1"/>
    <w:uiPriority w:val="99"/>
    <w:semiHidden/>
    <w:unhideWhenUsed/>
    <w:rsid w:val="000B2F77"/>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0B2F77"/>
    <w:pPr>
      <w:spacing w:before="240"/>
      <w:outlineLvl w:val="9"/>
    </w:pPr>
    <w:rPr>
      <w:rFonts w:asciiTheme="majorHAnsi" w:hAnsiTheme="majorHAnsi"/>
      <w:b w:val="0"/>
      <w:bCs w:val="0"/>
      <w:color w:val="365F91" w:themeColor="accent1" w:themeShade="BF"/>
      <w:sz w:val="32"/>
      <w:szCs w:val="32"/>
    </w:rPr>
  </w:style>
  <w:style w:type="paragraph" w:styleId="Kommentartext">
    <w:name w:val="annotation text"/>
    <w:basedOn w:val="Standard"/>
    <w:link w:val="KommentartextZchn"/>
    <w:uiPriority w:val="99"/>
    <w:semiHidden/>
    <w:unhideWhenUsed/>
    <w:rsid w:val="000B2F77"/>
    <w:rPr>
      <w:sz w:val="20"/>
    </w:rPr>
  </w:style>
  <w:style w:type="character" w:customStyle="1" w:styleId="KommentartextZchn">
    <w:name w:val="Kommentartext Zchn"/>
    <w:basedOn w:val="Absatz-Standardschriftart"/>
    <w:link w:val="Kommentartext"/>
    <w:uiPriority w:val="99"/>
    <w:semiHidden/>
    <w:rsid w:val="000B2F77"/>
    <w:rPr>
      <w:rFonts w:ascii="Arial" w:hAnsi="Arial"/>
    </w:rPr>
  </w:style>
  <w:style w:type="paragraph" w:styleId="Kommentarthema">
    <w:name w:val="annotation subject"/>
    <w:basedOn w:val="Kommentartext"/>
    <w:next w:val="Kommentartext"/>
    <w:link w:val="KommentarthemaZchn"/>
    <w:uiPriority w:val="99"/>
    <w:semiHidden/>
    <w:unhideWhenUsed/>
    <w:rsid w:val="000B2F77"/>
    <w:rPr>
      <w:b/>
      <w:bCs/>
    </w:rPr>
  </w:style>
  <w:style w:type="character" w:customStyle="1" w:styleId="KommentarthemaZchn">
    <w:name w:val="Kommentarthema Zchn"/>
    <w:basedOn w:val="KommentartextZchn"/>
    <w:link w:val="Kommentarthema"/>
    <w:uiPriority w:val="99"/>
    <w:semiHidden/>
    <w:rsid w:val="000B2F77"/>
    <w:rPr>
      <w:rFonts w:ascii="Arial" w:hAnsi="Arial"/>
      <w:b/>
      <w:bCs/>
    </w:rPr>
  </w:style>
  <w:style w:type="paragraph" w:styleId="Liste">
    <w:name w:val="List"/>
    <w:basedOn w:val="Standard"/>
    <w:uiPriority w:val="99"/>
    <w:semiHidden/>
    <w:unhideWhenUsed/>
    <w:rsid w:val="000B2F77"/>
    <w:pPr>
      <w:ind w:left="283" w:hanging="283"/>
      <w:contextualSpacing/>
    </w:pPr>
  </w:style>
  <w:style w:type="paragraph" w:styleId="Liste2">
    <w:name w:val="List 2"/>
    <w:basedOn w:val="Standard"/>
    <w:uiPriority w:val="99"/>
    <w:semiHidden/>
    <w:unhideWhenUsed/>
    <w:rsid w:val="000B2F77"/>
    <w:pPr>
      <w:ind w:left="566" w:hanging="283"/>
      <w:contextualSpacing/>
    </w:pPr>
  </w:style>
  <w:style w:type="paragraph" w:styleId="Liste3">
    <w:name w:val="List 3"/>
    <w:basedOn w:val="Standard"/>
    <w:uiPriority w:val="99"/>
    <w:semiHidden/>
    <w:unhideWhenUsed/>
    <w:rsid w:val="000B2F77"/>
    <w:pPr>
      <w:ind w:left="849" w:hanging="283"/>
      <w:contextualSpacing/>
    </w:pPr>
  </w:style>
  <w:style w:type="paragraph" w:styleId="Liste4">
    <w:name w:val="List 4"/>
    <w:basedOn w:val="Standard"/>
    <w:uiPriority w:val="99"/>
    <w:semiHidden/>
    <w:unhideWhenUsed/>
    <w:rsid w:val="000B2F77"/>
    <w:pPr>
      <w:ind w:left="1132" w:hanging="283"/>
      <w:contextualSpacing/>
    </w:pPr>
  </w:style>
  <w:style w:type="paragraph" w:styleId="Liste5">
    <w:name w:val="List 5"/>
    <w:basedOn w:val="Standard"/>
    <w:uiPriority w:val="99"/>
    <w:semiHidden/>
    <w:unhideWhenUsed/>
    <w:rsid w:val="000B2F77"/>
    <w:pPr>
      <w:ind w:left="1415" w:hanging="283"/>
      <w:contextualSpacing/>
    </w:pPr>
  </w:style>
  <w:style w:type="paragraph" w:styleId="Listenfortsetzung">
    <w:name w:val="List Continue"/>
    <w:basedOn w:val="Standard"/>
    <w:uiPriority w:val="99"/>
    <w:semiHidden/>
    <w:unhideWhenUsed/>
    <w:rsid w:val="000B2F77"/>
    <w:pPr>
      <w:spacing w:after="120"/>
      <w:ind w:left="283"/>
      <w:contextualSpacing/>
    </w:pPr>
  </w:style>
  <w:style w:type="paragraph" w:styleId="Listenfortsetzung2">
    <w:name w:val="List Continue 2"/>
    <w:basedOn w:val="Standard"/>
    <w:uiPriority w:val="99"/>
    <w:semiHidden/>
    <w:unhideWhenUsed/>
    <w:rsid w:val="000B2F77"/>
    <w:pPr>
      <w:spacing w:after="120"/>
      <w:ind w:left="566"/>
      <w:contextualSpacing/>
    </w:pPr>
  </w:style>
  <w:style w:type="paragraph" w:styleId="Listenfortsetzung3">
    <w:name w:val="List Continue 3"/>
    <w:basedOn w:val="Standard"/>
    <w:uiPriority w:val="99"/>
    <w:semiHidden/>
    <w:unhideWhenUsed/>
    <w:rsid w:val="000B2F77"/>
    <w:pPr>
      <w:spacing w:after="120"/>
      <w:ind w:left="849"/>
      <w:contextualSpacing/>
    </w:pPr>
  </w:style>
  <w:style w:type="paragraph" w:styleId="Listenfortsetzung4">
    <w:name w:val="List Continue 4"/>
    <w:basedOn w:val="Standard"/>
    <w:uiPriority w:val="99"/>
    <w:semiHidden/>
    <w:unhideWhenUsed/>
    <w:rsid w:val="000B2F77"/>
    <w:pPr>
      <w:spacing w:after="120"/>
      <w:ind w:left="1132"/>
      <w:contextualSpacing/>
    </w:pPr>
  </w:style>
  <w:style w:type="paragraph" w:styleId="Listenfortsetzung5">
    <w:name w:val="List Continue 5"/>
    <w:basedOn w:val="Standard"/>
    <w:uiPriority w:val="99"/>
    <w:semiHidden/>
    <w:unhideWhenUsed/>
    <w:rsid w:val="000B2F77"/>
    <w:pPr>
      <w:spacing w:after="120"/>
      <w:ind w:left="1415"/>
      <w:contextualSpacing/>
    </w:pPr>
  </w:style>
  <w:style w:type="paragraph" w:styleId="Listennummer">
    <w:name w:val="List Number"/>
    <w:basedOn w:val="Standard"/>
    <w:uiPriority w:val="99"/>
    <w:semiHidden/>
    <w:unhideWhenUsed/>
    <w:rsid w:val="000B2F77"/>
    <w:pPr>
      <w:numPr>
        <w:numId w:val="10"/>
      </w:numPr>
      <w:contextualSpacing/>
    </w:pPr>
  </w:style>
  <w:style w:type="paragraph" w:styleId="Listennummer2">
    <w:name w:val="List Number 2"/>
    <w:basedOn w:val="Standard"/>
    <w:uiPriority w:val="99"/>
    <w:semiHidden/>
    <w:unhideWhenUsed/>
    <w:rsid w:val="000B2F77"/>
    <w:pPr>
      <w:numPr>
        <w:numId w:val="11"/>
      </w:numPr>
      <w:contextualSpacing/>
    </w:pPr>
  </w:style>
  <w:style w:type="paragraph" w:styleId="Listennummer3">
    <w:name w:val="List Number 3"/>
    <w:basedOn w:val="Standard"/>
    <w:uiPriority w:val="99"/>
    <w:semiHidden/>
    <w:unhideWhenUsed/>
    <w:rsid w:val="000B2F77"/>
    <w:pPr>
      <w:numPr>
        <w:numId w:val="12"/>
      </w:numPr>
      <w:contextualSpacing/>
    </w:pPr>
  </w:style>
  <w:style w:type="paragraph" w:styleId="Listennummer4">
    <w:name w:val="List Number 4"/>
    <w:basedOn w:val="Standard"/>
    <w:uiPriority w:val="99"/>
    <w:semiHidden/>
    <w:unhideWhenUsed/>
    <w:rsid w:val="000B2F77"/>
    <w:pPr>
      <w:numPr>
        <w:numId w:val="13"/>
      </w:numPr>
      <w:contextualSpacing/>
    </w:pPr>
  </w:style>
  <w:style w:type="paragraph" w:styleId="Listennummer5">
    <w:name w:val="List Number 5"/>
    <w:basedOn w:val="Standard"/>
    <w:uiPriority w:val="99"/>
    <w:semiHidden/>
    <w:unhideWhenUsed/>
    <w:rsid w:val="000B2F77"/>
    <w:pPr>
      <w:numPr>
        <w:numId w:val="14"/>
      </w:numPr>
      <w:contextualSpacing/>
    </w:pPr>
  </w:style>
  <w:style w:type="paragraph" w:styleId="Literaturverzeichnis">
    <w:name w:val="Bibliography"/>
    <w:basedOn w:val="Standard"/>
    <w:next w:val="Standard"/>
    <w:uiPriority w:val="37"/>
    <w:semiHidden/>
    <w:unhideWhenUsed/>
    <w:rsid w:val="000B2F77"/>
  </w:style>
  <w:style w:type="paragraph" w:styleId="Makrotext">
    <w:name w:val="macro"/>
    <w:link w:val="MakrotextZchn"/>
    <w:uiPriority w:val="99"/>
    <w:semiHidden/>
    <w:unhideWhenUsed/>
    <w:rsid w:val="000B2F77"/>
    <w:pPr>
      <w:tabs>
        <w:tab w:val="left" w:pos="480"/>
        <w:tab w:val="left" w:pos="960"/>
        <w:tab w:val="left" w:pos="1440"/>
        <w:tab w:val="left" w:pos="1920"/>
        <w:tab w:val="left" w:pos="2400"/>
        <w:tab w:val="left" w:pos="2880"/>
        <w:tab w:val="left" w:pos="3360"/>
        <w:tab w:val="left" w:pos="3840"/>
        <w:tab w:val="left" w:pos="4320"/>
      </w:tabs>
    </w:pPr>
    <w:rPr>
      <w:rFonts w:ascii="Consolas" w:hAnsi="Consolas"/>
    </w:rPr>
  </w:style>
  <w:style w:type="character" w:customStyle="1" w:styleId="MakrotextZchn">
    <w:name w:val="Makrotext Zchn"/>
    <w:basedOn w:val="Absatz-Standardschriftart"/>
    <w:link w:val="Makrotext"/>
    <w:uiPriority w:val="99"/>
    <w:semiHidden/>
    <w:rsid w:val="000B2F77"/>
    <w:rPr>
      <w:rFonts w:ascii="Consolas" w:hAnsi="Consolas"/>
    </w:rPr>
  </w:style>
  <w:style w:type="paragraph" w:styleId="Nachrichtenkopf">
    <w:name w:val="Message Header"/>
    <w:basedOn w:val="Standard"/>
    <w:link w:val="NachrichtenkopfZchn"/>
    <w:uiPriority w:val="99"/>
    <w:semiHidden/>
    <w:unhideWhenUsed/>
    <w:rsid w:val="000B2F7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0B2F77"/>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0B2F77"/>
    <w:rPr>
      <w:rFonts w:ascii="Consolas" w:hAnsi="Consolas"/>
      <w:sz w:val="21"/>
      <w:szCs w:val="21"/>
    </w:rPr>
  </w:style>
  <w:style w:type="character" w:customStyle="1" w:styleId="NurTextZchn">
    <w:name w:val="Nur Text Zchn"/>
    <w:basedOn w:val="Absatz-Standardschriftart"/>
    <w:link w:val="NurText"/>
    <w:uiPriority w:val="99"/>
    <w:semiHidden/>
    <w:rsid w:val="000B2F77"/>
    <w:rPr>
      <w:rFonts w:ascii="Consolas" w:hAnsi="Consolas"/>
      <w:sz w:val="21"/>
      <w:szCs w:val="21"/>
    </w:rPr>
  </w:style>
  <w:style w:type="paragraph" w:styleId="Rechtsgrundlagenverzeichnis">
    <w:name w:val="table of authorities"/>
    <w:basedOn w:val="Standard"/>
    <w:next w:val="Standard"/>
    <w:uiPriority w:val="99"/>
    <w:semiHidden/>
    <w:unhideWhenUsed/>
    <w:rsid w:val="000B2F77"/>
    <w:pPr>
      <w:ind w:left="220" w:hanging="220"/>
    </w:pPr>
  </w:style>
  <w:style w:type="paragraph" w:styleId="RGV-berschrift">
    <w:name w:val="toa heading"/>
    <w:basedOn w:val="Standard"/>
    <w:next w:val="Standard"/>
    <w:uiPriority w:val="99"/>
    <w:semiHidden/>
    <w:unhideWhenUsed/>
    <w:rsid w:val="000B2F77"/>
    <w:pPr>
      <w:spacing w:before="120"/>
    </w:pPr>
    <w:rPr>
      <w:rFonts w:asciiTheme="majorHAnsi" w:eastAsiaTheme="majorEastAsia" w:hAnsiTheme="majorHAnsi" w:cstheme="majorBidi"/>
      <w:b/>
      <w:bCs/>
      <w:sz w:val="24"/>
      <w:szCs w:val="24"/>
    </w:rPr>
  </w:style>
  <w:style w:type="paragraph" w:styleId="Sprechblasentext">
    <w:name w:val="Balloon Text"/>
    <w:basedOn w:val="Standard"/>
    <w:link w:val="SprechblasentextZchn"/>
    <w:uiPriority w:val="99"/>
    <w:semiHidden/>
    <w:unhideWhenUsed/>
    <w:rsid w:val="000B2F77"/>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B2F77"/>
    <w:rPr>
      <w:rFonts w:ascii="Segoe UI" w:hAnsi="Segoe UI" w:cs="Segoe UI"/>
      <w:sz w:val="18"/>
      <w:szCs w:val="18"/>
    </w:rPr>
  </w:style>
  <w:style w:type="paragraph" w:styleId="Standardeinzug">
    <w:name w:val="Normal Indent"/>
    <w:basedOn w:val="Standard"/>
    <w:uiPriority w:val="99"/>
    <w:semiHidden/>
    <w:unhideWhenUsed/>
    <w:rsid w:val="000B2F77"/>
    <w:pPr>
      <w:ind w:left="708"/>
    </w:pPr>
  </w:style>
  <w:style w:type="paragraph" w:styleId="Textkrper2">
    <w:name w:val="Body Text 2"/>
    <w:basedOn w:val="Standard"/>
    <w:link w:val="Textkrper2Zchn"/>
    <w:uiPriority w:val="99"/>
    <w:semiHidden/>
    <w:unhideWhenUsed/>
    <w:rsid w:val="000B2F77"/>
    <w:pPr>
      <w:spacing w:after="120" w:line="480" w:lineRule="auto"/>
    </w:pPr>
  </w:style>
  <w:style w:type="character" w:customStyle="1" w:styleId="Textkrper2Zchn">
    <w:name w:val="Textkörper 2 Zchn"/>
    <w:basedOn w:val="Absatz-Standardschriftart"/>
    <w:link w:val="Textkrper2"/>
    <w:uiPriority w:val="99"/>
    <w:semiHidden/>
    <w:rsid w:val="000B2F77"/>
    <w:rPr>
      <w:rFonts w:ascii="Arial" w:hAnsi="Arial"/>
      <w:sz w:val="22"/>
    </w:rPr>
  </w:style>
  <w:style w:type="paragraph" w:styleId="Textkrper3">
    <w:name w:val="Body Text 3"/>
    <w:basedOn w:val="Standard"/>
    <w:link w:val="Textkrper3Zchn"/>
    <w:uiPriority w:val="99"/>
    <w:semiHidden/>
    <w:unhideWhenUsed/>
    <w:rsid w:val="000B2F77"/>
    <w:pPr>
      <w:spacing w:after="120"/>
    </w:pPr>
    <w:rPr>
      <w:sz w:val="16"/>
      <w:szCs w:val="16"/>
    </w:rPr>
  </w:style>
  <w:style w:type="character" w:customStyle="1" w:styleId="Textkrper3Zchn">
    <w:name w:val="Textkörper 3 Zchn"/>
    <w:basedOn w:val="Absatz-Standardschriftart"/>
    <w:link w:val="Textkrper3"/>
    <w:uiPriority w:val="99"/>
    <w:semiHidden/>
    <w:rsid w:val="000B2F77"/>
    <w:rPr>
      <w:rFonts w:ascii="Arial" w:hAnsi="Arial"/>
      <w:sz w:val="16"/>
      <w:szCs w:val="16"/>
    </w:rPr>
  </w:style>
  <w:style w:type="paragraph" w:styleId="Textkrper-Einzug2">
    <w:name w:val="Body Text Indent 2"/>
    <w:basedOn w:val="Standard"/>
    <w:link w:val="Textkrper-Einzug2Zchn"/>
    <w:uiPriority w:val="99"/>
    <w:semiHidden/>
    <w:unhideWhenUsed/>
    <w:rsid w:val="000B2F77"/>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0B2F77"/>
    <w:rPr>
      <w:rFonts w:ascii="Arial" w:hAnsi="Arial"/>
      <w:sz w:val="22"/>
    </w:rPr>
  </w:style>
  <w:style w:type="paragraph" w:styleId="Textkrper-Einzug3">
    <w:name w:val="Body Text Indent 3"/>
    <w:basedOn w:val="Standard"/>
    <w:link w:val="Textkrper-Einzug3Zchn"/>
    <w:uiPriority w:val="99"/>
    <w:semiHidden/>
    <w:unhideWhenUsed/>
    <w:rsid w:val="000B2F77"/>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0B2F77"/>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0B2F77"/>
    <w:pPr>
      <w:widowControl/>
      <w:autoSpaceDE/>
      <w:autoSpaceDN/>
      <w:ind w:firstLine="360"/>
    </w:pPr>
    <w:rPr>
      <w:rFonts w:ascii="Arial" w:eastAsia="Times New Roman" w:hAnsi="Arial" w:cs="Times New Roman"/>
      <w:sz w:val="22"/>
      <w:szCs w:val="20"/>
      <w:lang w:eastAsia="de-DE"/>
    </w:rPr>
  </w:style>
  <w:style w:type="character" w:customStyle="1" w:styleId="Textkrper-ErstzeileneinzugZchn">
    <w:name w:val="Textkörper-Erstzeileneinzug Zchn"/>
    <w:basedOn w:val="TextkrperZchn"/>
    <w:link w:val="Textkrper-Erstzeileneinzug"/>
    <w:uiPriority w:val="99"/>
    <w:semiHidden/>
    <w:rsid w:val="000B2F77"/>
    <w:rPr>
      <w:rFonts w:ascii="Arial" w:eastAsia="Trebuchet MS" w:hAnsi="Arial" w:cs="Trebuchet MS"/>
      <w:sz w:val="22"/>
      <w:szCs w:val="16"/>
      <w:lang w:eastAsia="en-US"/>
    </w:rPr>
  </w:style>
  <w:style w:type="paragraph" w:styleId="Textkrper-Zeileneinzug">
    <w:name w:val="Body Text Indent"/>
    <w:basedOn w:val="Standard"/>
    <w:link w:val="Textkrper-ZeileneinzugZchn"/>
    <w:uiPriority w:val="99"/>
    <w:semiHidden/>
    <w:unhideWhenUsed/>
    <w:rsid w:val="000B2F77"/>
    <w:pPr>
      <w:spacing w:after="120"/>
      <w:ind w:left="283"/>
    </w:pPr>
  </w:style>
  <w:style w:type="character" w:customStyle="1" w:styleId="Textkrper-ZeileneinzugZchn">
    <w:name w:val="Textkörper-Zeileneinzug Zchn"/>
    <w:basedOn w:val="Absatz-Standardschriftart"/>
    <w:link w:val="Textkrper-Zeileneinzug"/>
    <w:uiPriority w:val="99"/>
    <w:semiHidden/>
    <w:rsid w:val="000B2F77"/>
    <w:rPr>
      <w:rFonts w:ascii="Arial" w:hAnsi="Arial"/>
      <w:sz w:val="22"/>
    </w:rPr>
  </w:style>
  <w:style w:type="paragraph" w:styleId="Textkrper-Erstzeileneinzug2">
    <w:name w:val="Body Text First Indent 2"/>
    <w:basedOn w:val="Textkrper-Zeileneinzug"/>
    <w:link w:val="Textkrper-Erstzeileneinzug2Zchn"/>
    <w:uiPriority w:val="99"/>
    <w:semiHidden/>
    <w:unhideWhenUsed/>
    <w:rsid w:val="000B2F77"/>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0B2F77"/>
    <w:rPr>
      <w:rFonts w:ascii="Arial" w:hAnsi="Arial"/>
      <w:sz w:val="22"/>
    </w:rPr>
  </w:style>
  <w:style w:type="paragraph" w:styleId="Umschlagabsenderadresse">
    <w:name w:val="envelope return"/>
    <w:basedOn w:val="Standard"/>
    <w:uiPriority w:val="99"/>
    <w:semiHidden/>
    <w:unhideWhenUsed/>
    <w:rsid w:val="000B2F77"/>
    <w:rPr>
      <w:rFonts w:asciiTheme="majorHAnsi" w:eastAsiaTheme="majorEastAsia" w:hAnsiTheme="majorHAnsi" w:cstheme="majorBidi"/>
      <w:sz w:val="20"/>
    </w:rPr>
  </w:style>
  <w:style w:type="paragraph" w:styleId="Umschlagadresse">
    <w:name w:val="envelope address"/>
    <w:basedOn w:val="Standard"/>
    <w:uiPriority w:val="99"/>
    <w:semiHidden/>
    <w:unhideWhenUsed/>
    <w:rsid w:val="000B2F77"/>
    <w:pPr>
      <w:framePr w:w="4320" w:h="2160" w:hRule="exact" w:hSpace="141" w:wrap="auto" w:hAnchor="page" w:xAlign="center" w:yAlign="bottom"/>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0B2F77"/>
    <w:pPr>
      <w:ind w:left="4252"/>
    </w:pPr>
  </w:style>
  <w:style w:type="character" w:customStyle="1" w:styleId="UnterschriftZchn">
    <w:name w:val="Unterschrift Zchn"/>
    <w:basedOn w:val="Absatz-Standardschriftart"/>
    <w:link w:val="Unterschrift"/>
    <w:uiPriority w:val="99"/>
    <w:semiHidden/>
    <w:rsid w:val="000B2F77"/>
    <w:rPr>
      <w:rFonts w:ascii="Arial" w:hAnsi="Arial"/>
      <w:sz w:val="22"/>
    </w:rPr>
  </w:style>
  <w:style w:type="paragraph" w:styleId="Verzeichnis1">
    <w:name w:val="toc 1"/>
    <w:basedOn w:val="Standard"/>
    <w:next w:val="Standard"/>
    <w:autoRedefine/>
    <w:uiPriority w:val="39"/>
    <w:semiHidden/>
    <w:unhideWhenUsed/>
    <w:rsid w:val="000B2F77"/>
    <w:pPr>
      <w:spacing w:after="100"/>
    </w:pPr>
  </w:style>
  <w:style w:type="paragraph" w:styleId="Verzeichnis2">
    <w:name w:val="toc 2"/>
    <w:basedOn w:val="Standard"/>
    <w:next w:val="Standard"/>
    <w:autoRedefine/>
    <w:uiPriority w:val="39"/>
    <w:semiHidden/>
    <w:unhideWhenUsed/>
    <w:rsid w:val="000B2F77"/>
    <w:pPr>
      <w:spacing w:after="100"/>
      <w:ind w:left="220"/>
    </w:pPr>
  </w:style>
  <w:style w:type="paragraph" w:styleId="Verzeichnis3">
    <w:name w:val="toc 3"/>
    <w:basedOn w:val="Standard"/>
    <w:next w:val="Standard"/>
    <w:autoRedefine/>
    <w:uiPriority w:val="39"/>
    <w:semiHidden/>
    <w:unhideWhenUsed/>
    <w:rsid w:val="000B2F77"/>
    <w:pPr>
      <w:spacing w:after="100"/>
      <w:ind w:left="440"/>
    </w:pPr>
  </w:style>
  <w:style w:type="paragraph" w:styleId="Verzeichnis4">
    <w:name w:val="toc 4"/>
    <w:basedOn w:val="Standard"/>
    <w:next w:val="Standard"/>
    <w:autoRedefine/>
    <w:uiPriority w:val="39"/>
    <w:semiHidden/>
    <w:unhideWhenUsed/>
    <w:rsid w:val="000B2F77"/>
    <w:pPr>
      <w:spacing w:after="100"/>
      <w:ind w:left="660"/>
    </w:pPr>
  </w:style>
  <w:style w:type="paragraph" w:styleId="Verzeichnis5">
    <w:name w:val="toc 5"/>
    <w:basedOn w:val="Standard"/>
    <w:next w:val="Standard"/>
    <w:autoRedefine/>
    <w:uiPriority w:val="39"/>
    <w:semiHidden/>
    <w:unhideWhenUsed/>
    <w:rsid w:val="000B2F77"/>
    <w:pPr>
      <w:spacing w:after="100"/>
      <w:ind w:left="880"/>
    </w:pPr>
  </w:style>
  <w:style w:type="paragraph" w:styleId="Verzeichnis6">
    <w:name w:val="toc 6"/>
    <w:basedOn w:val="Standard"/>
    <w:next w:val="Standard"/>
    <w:autoRedefine/>
    <w:uiPriority w:val="39"/>
    <w:semiHidden/>
    <w:unhideWhenUsed/>
    <w:rsid w:val="000B2F77"/>
    <w:pPr>
      <w:spacing w:after="100"/>
      <w:ind w:left="1100"/>
    </w:pPr>
  </w:style>
  <w:style w:type="paragraph" w:styleId="Verzeichnis7">
    <w:name w:val="toc 7"/>
    <w:basedOn w:val="Standard"/>
    <w:next w:val="Standard"/>
    <w:autoRedefine/>
    <w:uiPriority w:val="39"/>
    <w:semiHidden/>
    <w:unhideWhenUsed/>
    <w:rsid w:val="000B2F77"/>
    <w:pPr>
      <w:spacing w:after="100"/>
      <w:ind w:left="1320"/>
    </w:pPr>
  </w:style>
  <w:style w:type="paragraph" w:styleId="Verzeichnis8">
    <w:name w:val="toc 8"/>
    <w:basedOn w:val="Standard"/>
    <w:next w:val="Standard"/>
    <w:autoRedefine/>
    <w:uiPriority w:val="39"/>
    <w:semiHidden/>
    <w:unhideWhenUsed/>
    <w:rsid w:val="000B2F77"/>
    <w:pPr>
      <w:spacing w:after="100"/>
      <w:ind w:left="1540"/>
    </w:pPr>
  </w:style>
  <w:style w:type="paragraph" w:styleId="Verzeichnis9">
    <w:name w:val="toc 9"/>
    <w:basedOn w:val="Standard"/>
    <w:next w:val="Standard"/>
    <w:autoRedefine/>
    <w:uiPriority w:val="39"/>
    <w:semiHidden/>
    <w:unhideWhenUsed/>
    <w:rsid w:val="000B2F77"/>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ja.kappler@sitech.de"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aga\Downloads\2025_Briefpapier_SITECH_Vorlage_Standort%20Oberhausen%20(1).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b2ad9c-0377-4187-9c05-9e09a01fbea2" xsi:nil="true"/>
    <lcf76f155ced4ddcb4097134ff3c332f xmlns="e7892483-91ff-4ab7-a311-144439fa8909">
      <Terms xmlns="http://schemas.microsoft.com/office/infopath/2007/PartnerControls"/>
    </lcf76f155ced4ddcb4097134ff3c332f>
    <Ver_x00f6_ffentlichung xmlns="e7892483-91ff-4ab7-a311-144439fa890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29FD06F60F58347A9A0CAE41B04FD19" ma:contentTypeVersion="14" ma:contentTypeDescription="Ein neues Dokument erstellen." ma:contentTypeScope="" ma:versionID="3da7eb2ed3cb8a1b5716c05e0d33ca34">
  <xsd:schema xmlns:xsd="http://www.w3.org/2001/XMLSchema" xmlns:xs="http://www.w3.org/2001/XMLSchema" xmlns:p="http://schemas.microsoft.com/office/2006/metadata/properties" xmlns:ns2="e7892483-91ff-4ab7-a311-144439fa8909" xmlns:ns3="53b2ad9c-0377-4187-9c05-9e09a01fbea2" targetNamespace="http://schemas.microsoft.com/office/2006/metadata/properties" ma:root="true" ma:fieldsID="60b1c3f21f4049e3fecfe03e28b54e53" ns2:_="" ns3:_="">
    <xsd:import namespace="e7892483-91ff-4ab7-a311-144439fa8909"/>
    <xsd:import namespace="53b2ad9c-0377-4187-9c05-9e09a01fbe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2483-91ff-4ab7-a311-144439fa8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376aca8-4270-47c8-8891-189ed3edf69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Ver_x00f6_ffentlichung" ma:index="21" nillable="true" ma:displayName="Veröffentlichung" ma:format="Dropdown" ma:internalName="Ver_x00f6_ffentlichung">
      <xsd:simpleType>
        <xsd:restriction base="dms:Choice">
          <xsd:enumeration value="keine"/>
          <xsd:enumeration value="intern &amp; extern"/>
          <xsd:enumeration value="Auswahl 3"/>
        </xsd:restriction>
      </xsd:simpleType>
    </xsd:element>
  </xsd:schema>
  <xsd:schema xmlns:xsd="http://www.w3.org/2001/XMLSchema" xmlns:xs="http://www.w3.org/2001/XMLSchema" xmlns:dms="http://schemas.microsoft.com/office/2006/documentManagement/types" xmlns:pc="http://schemas.microsoft.com/office/infopath/2007/PartnerControls" targetNamespace="53b2ad9c-0377-4187-9c05-9e09a01fbea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98aa00c-bc9a-4fc5-8589-8b371e1174b5}" ma:internalName="TaxCatchAll" ma:showField="CatchAllData" ma:web="53b2ad9c-0377-4187-9c05-9e09a01fbe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A6A32F-E42C-44C4-AD4A-551C249CB5D6}">
  <ds:schemaRefs>
    <ds:schemaRef ds:uri="http://schemas.microsoft.com/office/2006/metadata/properties"/>
    <ds:schemaRef ds:uri="http://schemas.microsoft.com/office/infopath/2007/PartnerControls"/>
    <ds:schemaRef ds:uri="1192e509-5f41-40c8-af42-cfd533b5ce12"/>
    <ds:schemaRef ds:uri="09ceaf45-cc42-436d-b72a-79b5afee3980"/>
  </ds:schemaRefs>
</ds:datastoreItem>
</file>

<file path=customXml/itemProps2.xml><?xml version="1.0" encoding="utf-8"?>
<ds:datastoreItem xmlns:ds="http://schemas.openxmlformats.org/officeDocument/2006/customXml" ds:itemID="{58233084-34B6-4B7D-A023-7CF72CAC3AC4}">
  <ds:schemaRefs>
    <ds:schemaRef ds:uri="http://schemas.microsoft.com/sharepoint/v3/contenttype/forms"/>
  </ds:schemaRefs>
</ds:datastoreItem>
</file>

<file path=customXml/itemProps3.xml><?xml version="1.0" encoding="utf-8"?>
<ds:datastoreItem xmlns:ds="http://schemas.openxmlformats.org/officeDocument/2006/customXml" ds:itemID="{338893F6-A56D-4C1D-87E7-CFFD94DCE0BC}">
  <ds:schemaRefs>
    <ds:schemaRef ds:uri="http://schemas.openxmlformats.org/officeDocument/2006/bibliography"/>
  </ds:schemaRefs>
</ds:datastoreItem>
</file>

<file path=customXml/itemProps4.xml><?xml version="1.0" encoding="utf-8"?>
<ds:datastoreItem xmlns:ds="http://schemas.openxmlformats.org/officeDocument/2006/customXml" ds:itemID="{17604A61-13E5-4267-B42B-CBAAE0C6933A}"/>
</file>

<file path=docProps/app.xml><?xml version="1.0" encoding="utf-8"?>
<Properties xmlns="http://schemas.openxmlformats.org/officeDocument/2006/extended-properties" xmlns:vt="http://schemas.openxmlformats.org/officeDocument/2006/docPropsVTypes">
  <Template>2025_Briefpapier_SITECH_Vorlage_Standort Oberhausen (1).dotx</Template>
  <TotalTime>0</TotalTime>
  <Pages>2</Pages>
  <Words>444</Words>
  <Characters>2798</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Haag Alexander</dc:creator>
  <cp:keywords/>
  <dc:description/>
  <cp:lastModifiedBy>Kappler Sonja</cp:lastModifiedBy>
  <cp:revision>3</cp:revision>
  <cp:lastPrinted>2026-07-02T06:49:00Z</cp:lastPrinted>
  <dcterms:created xsi:type="dcterms:W3CDTF">2026-07-06T06:03:00Z</dcterms:created>
  <dcterms:modified xsi:type="dcterms:W3CDTF">2026-07-06T06:09:00Z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552302e6,4967b4ce,320cacbf</vt:lpwstr>
  </property>
  <property fmtid="{D5CDD505-2E9C-101B-9397-08002B2CF9AE}" pid="3" name="ClassificationContentMarkingHeaderFontProps">
    <vt:lpwstr>#008000,10,Calibri</vt:lpwstr>
  </property>
  <property fmtid="{D5CDD505-2E9C-101B-9397-08002B2CF9AE}" pid="4" name="ClassificationContentMarkingHeaderText">
    <vt:lpwstr>Confidential GREEN</vt:lpwstr>
  </property>
  <property fmtid="{D5CDD505-2E9C-101B-9397-08002B2CF9AE}" pid="5" name="MSIP_Label_ba9a201e-2387-47a9-b4a3-a6bdc4a09bb6_Enabled">
    <vt:lpwstr>true</vt:lpwstr>
  </property>
  <property fmtid="{D5CDD505-2E9C-101B-9397-08002B2CF9AE}" pid="6" name="MSIP_Label_ba9a201e-2387-47a9-b4a3-a6bdc4a09bb6_SetDate">
    <vt:lpwstr>2025-11-05T10:38:07Z</vt:lpwstr>
  </property>
  <property fmtid="{D5CDD505-2E9C-101B-9397-08002B2CF9AE}" pid="7" name="MSIP_Label_ba9a201e-2387-47a9-b4a3-a6bdc4a09bb6_Method">
    <vt:lpwstr>Standard</vt:lpwstr>
  </property>
  <property fmtid="{D5CDD505-2E9C-101B-9397-08002B2CF9AE}" pid="8" name="MSIP_Label_ba9a201e-2387-47a9-b4a3-a6bdc4a09bb6_Name">
    <vt:lpwstr>GREEN Universal</vt:lpwstr>
  </property>
  <property fmtid="{D5CDD505-2E9C-101B-9397-08002B2CF9AE}" pid="9" name="MSIP_Label_ba9a201e-2387-47a9-b4a3-a6bdc4a09bb6_SiteId">
    <vt:lpwstr>0250981a-1133-49e1-ba8e-3b02b77bfa04</vt:lpwstr>
  </property>
  <property fmtid="{D5CDD505-2E9C-101B-9397-08002B2CF9AE}" pid="10" name="MSIP_Label_ba9a201e-2387-47a9-b4a3-a6bdc4a09bb6_ActionId">
    <vt:lpwstr>37e8c8f0-c22d-4d77-942f-4e0474eb0c07</vt:lpwstr>
  </property>
  <property fmtid="{D5CDD505-2E9C-101B-9397-08002B2CF9AE}" pid="11" name="MSIP_Label_ba9a201e-2387-47a9-b4a3-a6bdc4a09bb6_ContentBits">
    <vt:lpwstr>1</vt:lpwstr>
  </property>
  <property fmtid="{D5CDD505-2E9C-101B-9397-08002B2CF9AE}" pid="12" name="MSIP_Label_ba9a201e-2387-47a9-b4a3-a6bdc4a09bb6_Tag">
    <vt:lpwstr>10, 3, 0, 1</vt:lpwstr>
  </property>
  <property fmtid="{D5CDD505-2E9C-101B-9397-08002B2CF9AE}" pid="13" name="ContentTypeId">
    <vt:lpwstr>0x010100229FD06F60F58347A9A0CAE41B04FD19</vt:lpwstr>
  </property>
  <property fmtid="{D5CDD505-2E9C-101B-9397-08002B2CF9AE}" pid="14" name="MediaServiceImageTags">
    <vt:lpwstr/>
  </property>
</Properties>
</file>